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45" w:rsidRDefault="00D239AD" w:rsidP="00552E45">
      <w:pPr>
        <w:spacing w:after="0" w:line="240" w:lineRule="auto"/>
        <w:ind w:left="2127" w:hanging="2127"/>
        <w:rPr>
          <w:rFonts w:asciiTheme="minorBidi" w:hAnsiTheme="minorBidi" w:cs="Cordia New"/>
          <w:b/>
          <w:bCs/>
          <w:noProof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613AF1">
        <w:rPr>
          <w:rFonts w:asciiTheme="minorBidi" w:hAnsiTheme="minorBidi" w:cs="Cordia New" w:hint="cs"/>
          <w:b/>
          <w:bCs/>
          <w:noProof/>
          <w:sz w:val="30"/>
          <w:szCs w:val="30"/>
          <w:cs/>
          <w:lang w:bidi="th-TH"/>
        </w:rPr>
        <w:tab/>
      </w:r>
      <w:r w:rsidR="00C81DB8" w:rsidRPr="00E800A3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การต่ออายุใบรับแจ้งการดำเนินการผลิต นำเข้า ส่งออก หรือมีไว้ในครอบครอง</w:t>
      </w:r>
    </w:p>
    <w:p w:rsidR="00593E8D" w:rsidRPr="00E800A3" w:rsidRDefault="00552E45" w:rsidP="00552E45">
      <w:pPr>
        <w:spacing w:after="0" w:line="240" w:lineRule="auto"/>
        <w:ind w:left="2127" w:hanging="212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ab/>
      </w:r>
      <w:r w:rsidR="00C81DB8" w:rsidRPr="00E800A3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ซึ่งวัตถุอันตรายชนิดที่ </w:t>
      </w:r>
      <w:r w:rsidR="00C81DB8" w:rsidRPr="00E800A3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BD765C" w:rsidRDefault="00D239AD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E800A3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E800A3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E800A3">
        <w:rPr>
          <w:rFonts w:asciiTheme="minorBidi" w:hAnsiTheme="minorBidi"/>
          <w:sz w:val="30"/>
          <w:szCs w:val="30"/>
          <w:lang w:bidi="th-TH"/>
        </w:rPr>
        <w:t>:</w:t>
      </w:r>
      <w:r w:rsidRPr="00E800A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6F7F27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6073A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E800A3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E800A3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E800A3">
        <w:rPr>
          <w:rFonts w:asciiTheme="minorBidi" w:hAnsiTheme="minorBidi"/>
          <w:sz w:val="30"/>
          <w:szCs w:val="30"/>
          <w:lang w:bidi="th-TH"/>
        </w:rPr>
        <w:t>:</w:t>
      </w:r>
      <w:r w:rsidRPr="00E800A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E800A3" w:rsidRDefault="00242E0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w:pict>
          <v:line id="Straight Connector 2" o:spid="_x0000_s1026" style="position:absolute;z-index:251658240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<v:stroke joinstyle="miter"/>
            <o:lock v:ext="edit" shapetype="f"/>
          </v:line>
        </w:pict>
      </w:r>
    </w:p>
    <w:p w:rsidR="002B2D62" w:rsidRPr="00E800A3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E800A3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E800A3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การต่ออายุใบรับแจ้งการดำเนินการผลิต นำเข้า ส่งออก หรือมีไว้ในครอบครองซึ่งวัตถุอันตรายชนิดที่ </w:t>
      </w:r>
      <w:r w:rsidR="00C81DB8" w:rsidRPr="00E800A3">
        <w:rPr>
          <w:rFonts w:asciiTheme="minorBidi" w:hAnsiTheme="minorBidi"/>
          <w:noProof/>
          <w:sz w:val="30"/>
          <w:szCs w:val="30"/>
        </w:rPr>
        <w:t>2</w:t>
      </w:r>
    </w:p>
    <w:p w:rsidR="00132E1B" w:rsidRPr="00E800A3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6F7F27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6073A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E800A3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E800A3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อนุญาต</w:t>
      </w:r>
      <w:r w:rsidR="00C81DB8" w:rsidRPr="00E800A3">
        <w:rPr>
          <w:rFonts w:asciiTheme="minorBidi" w:hAnsiTheme="minorBidi"/>
          <w:noProof/>
          <w:sz w:val="30"/>
          <w:szCs w:val="30"/>
        </w:rPr>
        <w:t>/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ออกใบอนุญาต</w:t>
      </w:r>
      <w:r w:rsidR="00C81DB8" w:rsidRPr="00E800A3">
        <w:rPr>
          <w:rFonts w:asciiTheme="minorBidi" w:hAnsiTheme="minorBidi"/>
          <w:noProof/>
          <w:sz w:val="30"/>
          <w:szCs w:val="30"/>
        </w:rPr>
        <w:t>/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รับรอง</w:t>
      </w: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E800A3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E800A3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E800A3" w:rsidTr="008C1396">
        <w:tc>
          <w:tcPr>
            <w:tcW w:w="675" w:type="dxa"/>
          </w:tcPr>
          <w:p w:rsidR="00394708" w:rsidRPr="00E800A3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E800A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E800A3" w:rsidRDefault="00394708" w:rsidP="00E800A3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  <w:tr w:rsidR="0087182F" w:rsidRPr="00E800A3" w:rsidTr="008C1396">
        <w:tc>
          <w:tcPr>
            <w:tcW w:w="675" w:type="dxa"/>
          </w:tcPr>
          <w:p w:rsidR="00394708" w:rsidRPr="00E800A3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E800A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E800A3" w:rsidRDefault="00394708" w:rsidP="00E800A3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ประกาศสำนักงานคณะกรรมการอาหารและยา  เรื่อง การแจ้ง การออกใบรับแจ้ง การขอต่ออายุและการต่ออายุใบรับแจ้งการดําเนินการวัตถุอันตรายชนิดที่ 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2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ที่สํานักงานคณะกรรมการอาหารและยารับผิดชอบ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 2556</w:t>
            </w:r>
          </w:p>
        </w:tc>
      </w:tr>
      <w:tr w:rsidR="0087182F" w:rsidRPr="00E800A3" w:rsidTr="008C1396">
        <w:tc>
          <w:tcPr>
            <w:tcW w:w="675" w:type="dxa"/>
          </w:tcPr>
          <w:p w:rsidR="00394708" w:rsidRPr="00E800A3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E800A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E800A3" w:rsidRDefault="00394708" w:rsidP="00E800A3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B97024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</w:tbl>
    <w:p w:rsidR="003F4A0D" w:rsidRPr="00E800A3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E800A3">
        <w:rPr>
          <w:rFonts w:asciiTheme="minorBidi" w:hAnsiTheme="minorBidi"/>
          <w:noProof/>
          <w:sz w:val="30"/>
          <w:szCs w:val="30"/>
        </w:rPr>
        <w:t>/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E800A3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E800A3">
        <w:rPr>
          <w:rFonts w:asciiTheme="minorBidi" w:hAnsiTheme="minorBidi"/>
          <w:b/>
          <w:bCs/>
          <w:sz w:val="30"/>
          <w:szCs w:val="30"/>
          <w:lang w:bidi="th-TH"/>
        </w:rPr>
        <w:t xml:space="preserve">: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ส่วนกลาง</w:t>
      </w:r>
      <w:r w:rsidR="00C81DB8" w:rsidRPr="00E800A3">
        <w:rPr>
          <w:rFonts w:asciiTheme="minorBidi" w:hAnsiTheme="minorBidi"/>
          <w:noProof/>
          <w:sz w:val="30"/>
          <w:szCs w:val="30"/>
        </w:rPr>
        <w:t xml:space="preserve">,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E800A3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5F6E92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E800A3">
        <w:rPr>
          <w:rFonts w:asciiTheme="minorBidi" w:hAnsiTheme="minorBidi"/>
          <w:noProof/>
          <w:sz w:val="30"/>
          <w:szCs w:val="30"/>
        </w:rPr>
        <w:t>.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E800A3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E800A3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E800A3">
        <w:rPr>
          <w:rFonts w:asciiTheme="minorBidi" w:hAnsiTheme="minorBidi"/>
          <w:noProof/>
          <w:sz w:val="30"/>
          <w:szCs w:val="30"/>
        </w:rPr>
        <w:t>.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E800A3">
        <w:rPr>
          <w:rFonts w:asciiTheme="minorBidi" w:hAnsiTheme="minorBidi"/>
          <w:noProof/>
          <w:sz w:val="30"/>
          <w:szCs w:val="30"/>
        </w:rPr>
        <w:t>. 2557</w:t>
      </w:r>
      <w:r w:rsidR="00C77AEA"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E800A3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E800A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E800A3">
        <w:rPr>
          <w:rFonts w:asciiTheme="minorBidi" w:hAnsiTheme="minorBidi"/>
          <w:sz w:val="30"/>
          <w:szCs w:val="30"/>
          <w:cs/>
          <w:lang w:bidi="th-TH"/>
        </w:rPr>
        <w:tab/>
      </w:r>
      <w:r w:rsidR="00BD765C">
        <w:rPr>
          <w:rFonts w:asciiTheme="minorBidi" w:hAnsiTheme="minorBidi"/>
          <w:sz w:val="30"/>
          <w:szCs w:val="30"/>
          <w:lang w:bidi="th-TH"/>
        </w:rPr>
        <w:t>3</w:t>
      </w:r>
      <w:r w:rsidR="00C81DB8" w:rsidRPr="00E800A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  <w:r w:rsidRPr="00E800A3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E800A3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E800A3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B06A0B">
        <w:rPr>
          <w:rFonts w:asciiTheme="minorBidi" w:hAnsiTheme="minorBidi" w:hint="cs"/>
          <w:noProof/>
          <w:sz w:val="30"/>
          <w:szCs w:val="30"/>
          <w:cs/>
          <w:lang w:bidi="th-TH"/>
        </w:rPr>
        <w:t xml:space="preserve"> 0</w:t>
      </w:r>
    </w:p>
    <w:p w:rsidR="00075E4A" w:rsidRPr="00E800A3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B06A0B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075E4A" w:rsidRPr="00E800A3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B06A0B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BD765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BD765C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BD765C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การต่ออายุใบรับแจ้งการดำเนินการผลิต นำเข้า ส่งออก หรือมีไว้ในครอบครองซึ่งวัตถุอันตรายชนิดที่ </w:t>
      </w:r>
      <w:r w:rsidR="00094F82" w:rsidRPr="00BD765C">
        <w:rPr>
          <w:rFonts w:asciiTheme="minorBidi" w:hAnsiTheme="minorBidi"/>
          <w:noProof/>
          <w:sz w:val="30"/>
          <w:szCs w:val="30"/>
        </w:rPr>
        <w:t xml:space="preserve">2  </w:t>
      </w:r>
    </w:p>
    <w:p w:rsidR="00C77AEA" w:rsidRPr="00BD765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BD765C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ช่องทางการให้บริการ</w:t>
      </w:r>
      <w:r w:rsidRPr="00BD765C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E800A3" w:rsidTr="009B7715">
        <w:tc>
          <w:tcPr>
            <w:tcW w:w="675" w:type="dxa"/>
          </w:tcPr>
          <w:p w:rsidR="00094F82" w:rsidRPr="00E800A3" w:rsidRDefault="00BD765C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1</w:t>
            </w:r>
            <w:r w:rsidR="005223AF" w:rsidRPr="00E800A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6073A4" w:rsidRDefault="006073A4" w:rsidP="006073A4">
            <w:pPr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 w:rsidRPr="006073A4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6073A4" w:rsidRDefault="006073A4" w:rsidP="006073A4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6073A4" w:rsidRDefault="006073A4" w:rsidP="006073A4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6073A4" w:rsidRDefault="006073A4" w:rsidP="006073A4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</w:p>
          <w:p w:rsidR="00BD765C" w:rsidRDefault="006073A4" w:rsidP="006073A4">
            <w:pPr>
              <w:rPr>
                <w:rFonts w:asciiTheme="minorBidi" w:hAnsiTheme="minorBidi"/>
                <w:iCs/>
                <w:sz w:val="30"/>
                <w:szCs w:val="30"/>
                <w:lang w:bidi="th-TH"/>
              </w:rPr>
            </w:pPr>
            <w:r w:rsidRPr="006073A4">
              <w:rPr>
                <w:rFonts w:asciiTheme="minorBidi" w:hAnsiTheme="minorBidi" w:cs="Cordia New" w:hint="cs"/>
                <w:b/>
                <w:bCs/>
                <w:iCs/>
                <w:noProof/>
                <w:sz w:val="30"/>
                <w:szCs w:val="30"/>
                <w:cs/>
                <w:lang w:bidi="th-TH"/>
              </w:rPr>
              <w:t>หมายเหตุ</w:t>
            </w:r>
            <w:r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กรณีการต่ออายุใบรับแจ้งการดำเนินการวัตถุอันตรายชนิดที่ </w:t>
            </w:r>
            <w:r w:rsidRPr="00E800A3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2 </w:t>
            </w:r>
            <w:r w:rsidRPr="00E800A3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ที่สถานที่ผลิตหรือสถานที่เก็บรักษาอยู่ต่างจังหวัด</w:t>
            </w:r>
          </w:p>
          <w:p w:rsidR="006073A4" w:rsidRPr="00BD765C" w:rsidRDefault="006073A4" w:rsidP="006073A4">
            <w:pPr>
              <w:rPr>
                <w:rFonts w:asciiTheme="minorBidi" w:hAnsiTheme="minorBidi"/>
                <w:iCs/>
                <w:sz w:val="30"/>
                <w:szCs w:val="30"/>
                <w:lang w:bidi="th-TH"/>
              </w:rPr>
            </w:pPr>
          </w:p>
        </w:tc>
      </w:tr>
    </w:tbl>
    <w:p w:rsidR="0018441F" w:rsidRPr="00E800A3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613AF1" w:rsidRPr="00613AF1" w:rsidRDefault="00575FAF" w:rsidP="00613AF1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613AF1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</w:t>
      </w:r>
      <w:r w:rsidR="00E800A3" w:rsidRPr="00613AF1">
        <w:rPr>
          <w:rFonts w:asciiTheme="minorBidi" w:hAnsiTheme="minorBidi" w:cs="Cordia New" w:hint="cs"/>
          <w:i/>
          <w:iCs/>
          <w:noProof/>
          <w:sz w:val="30"/>
          <w:szCs w:val="30"/>
          <w:u w:val="single"/>
          <w:cs/>
          <w:lang w:bidi="th-TH"/>
        </w:rPr>
        <w:t xml:space="preserve"> </w:t>
      </w:r>
      <w:r w:rsidRPr="00613AF1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วิธีการ</w:t>
      </w:r>
      <w:r w:rsidR="00E800A3" w:rsidRPr="00613AF1">
        <w:rPr>
          <w:rFonts w:asciiTheme="minorBidi" w:hAnsiTheme="minorBidi" w:cs="Cordia New" w:hint="cs"/>
          <w:i/>
          <w:iCs/>
          <w:noProof/>
          <w:sz w:val="30"/>
          <w:szCs w:val="30"/>
          <w:u w:val="single"/>
          <w:cs/>
          <w:lang w:bidi="th-TH"/>
        </w:rPr>
        <w:t xml:space="preserve"> </w:t>
      </w:r>
      <w:r w:rsidRPr="00613AF1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และเงื่อนไขในการยื่นคำขอ</w:t>
      </w:r>
    </w:p>
    <w:p w:rsidR="00613AF1" w:rsidRDefault="00E800A3" w:rsidP="00613AF1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ผู้ได้รับใบรับแจ้งการดำเนินการวัตถุอันตรายชนิดที่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ได้แก่ใบรับแจ้งการดำเนินการผลิตวัตถุอันตรายชนิดที่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>2 (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E800A3">
        <w:rPr>
          <w:rFonts w:asciiTheme="minorBidi" w:hAnsiTheme="minorBidi"/>
          <w:noProof/>
          <w:sz w:val="30"/>
          <w:szCs w:val="30"/>
        </w:rPr>
        <w:t>./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E800A3">
        <w:rPr>
          <w:rFonts w:asciiTheme="minorBidi" w:hAnsiTheme="minorBidi"/>
          <w:noProof/>
          <w:sz w:val="30"/>
          <w:szCs w:val="30"/>
        </w:rPr>
        <w:t>4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ก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ใบรับแจ้งการดำเนินการนำเข้าวัตถุอันตรายชนิดที่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>2 (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E800A3">
        <w:rPr>
          <w:rFonts w:asciiTheme="minorBidi" w:hAnsiTheme="minorBidi"/>
          <w:noProof/>
          <w:sz w:val="30"/>
          <w:szCs w:val="30"/>
        </w:rPr>
        <w:t>./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E800A3">
        <w:rPr>
          <w:rFonts w:asciiTheme="minorBidi" w:hAnsiTheme="minorBidi"/>
          <w:noProof/>
          <w:sz w:val="30"/>
          <w:szCs w:val="30"/>
        </w:rPr>
        <w:t>4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ข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ใบรับแจ้งการดำเนินการส่งออกวัตถุอันตรายชนิดที่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>2 (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E800A3">
        <w:rPr>
          <w:rFonts w:asciiTheme="minorBidi" w:hAnsiTheme="minorBidi"/>
          <w:noProof/>
          <w:sz w:val="30"/>
          <w:szCs w:val="30"/>
        </w:rPr>
        <w:t>./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E800A3">
        <w:rPr>
          <w:rFonts w:asciiTheme="minorBidi" w:hAnsiTheme="minorBidi"/>
          <w:noProof/>
          <w:sz w:val="30"/>
          <w:szCs w:val="30"/>
        </w:rPr>
        <w:t>4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ค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และใบรับแจ้งการดำเนินการมีไว้ในครอบครองซึ่งวัตถุอันตรายชนิดที่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>2 (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E800A3">
        <w:rPr>
          <w:rFonts w:asciiTheme="minorBidi" w:hAnsiTheme="minorBidi"/>
          <w:noProof/>
          <w:sz w:val="30"/>
          <w:szCs w:val="30"/>
        </w:rPr>
        <w:t>./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E800A3">
        <w:rPr>
          <w:rFonts w:asciiTheme="minorBidi" w:hAnsiTheme="minorBidi"/>
          <w:noProof/>
          <w:sz w:val="30"/>
          <w:szCs w:val="30"/>
        </w:rPr>
        <w:t>4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ง</w:t>
      </w:r>
      <w:r w:rsidR="00575FAF" w:rsidRPr="00E800A3">
        <w:rPr>
          <w:rFonts w:asciiTheme="minorBidi" w:hAnsiTheme="minorBidi"/>
          <w:noProof/>
          <w:sz w:val="30"/>
          <w:szCs w:val="30"/>
        </w:rPr>
        <w:t>)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ที่ประสงค์จะขอต่ออายุใบรับแจ้งการดำเนินการวัตถุอันตรายชนิดที่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ให้ยื่นคำขอต่อพนักงานเจ้าหน้าที่ ภายในเก้าสิบวันก่อนที่ใบรับแจ้งการดำเนินการเกี่ยวกับวัตถุอันตรายชนิดที่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จะสิ้นอายุ </w:t>
      </w:r>
      <w:r w:rsidR="00575FAF" w:rsidRPr="00E800A3">
        <w:rPr>
          <w:rFonts w:asciiTheme="minorBidi" w:hAnsiTheme="minorBidi"/>
          <w:noProof/>
          <w:sz w:val="30"/>
          <w:szCs w:val="30"/>
        </w:rPr>
        <w:t>(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กำหนดต่ออายุเดือนตุลาคมถึงธันวาคม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พร้อมแนบเอกสารหลักฐานประกอบการพิจารณาตามประกาศสำนักงานคณะกรรมการอาหารและยา เรื่อง การแจ้ง การออกใบรับแจ้ง การขอต่ออายุและการต่ออายุใบรับแจ้งการดําเนินการวัตถุอันตรายชนิดที่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ที่สํานักงานคณะกรรมการอาหารและยารับผิดชอบ พ</w:t>
      </w:r>
      <w:r w:rsidR="00575FAF" w:rsidRPr="00E800A3">
        <w:rPr>
          <w:rFonts w:asciiTheme="minorBidi" w:hAnsiTheme="minorBidi"/>
          <w:noProof/>
          <w:sz w:val="30"/>
          <w:szCs w:val="30"/>
        </w:rPr>
        <w:t>.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575FAF" w:rsidRPr="00E800A3">
        <w:rPr>
          <w:rFonts w:asciiTheme="minorBidi" w:hAnsiTheme="minorBidi"/>
          <w:noProof/>
          <w:sz w:val="30"/>
          <w:szCs w:val="30"/>
        </w:rPr>
        <w:t>. 2556</w:t>
      </w:r>
      <w:r w:rsidR="00575FAF" w:rsidRPr="00E800A3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การต่ออายุใบรับแจ้งการดำเนินการผลิต นำเข้า ส่งออกหรือมีไว้ในครอบครองซึ่งวัตถุอันตรายชนิดที่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>2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ที่มีสถานที่ผลิตหรือสถานที่เก็บรักษาอยู่ในเขตกรุงเทพมหานครให้ยื่นคำขอ</w:t>
      </w:r>
      <w:r w:rsidR="0041692F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ณ</w:t>
      </w:r>
      <w:r w:rsidR="0041692F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ำนักงานคณะกรรมการอาหารและยาหรืออาจยื่นคำขอผ่านระบบเครือข่ายคอมพิวเตอร์ของสำนักงานคณะกรรมการอาหารและยาก็ได้</w:t>
      </w:r>
      <w:r w:rsidR="00575FAF" w:rsidRPr="00E800A3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สำหรับการต่ออายุใบรับแจ้งการดำเนินการผลิต นำเข้า ส่งออกหรือมีไว้ในครอบครองซึ่งวัตถุอันตรายชนิดที่ </w:t>
      </w:r>
      <w:r w:rsidR="00575FAF" w:rsidRPr="00E800A3">
        <w:rPr>
          <w:rFonts w:asciiTheme="minorBidi" w:hAnsiTheme="minorBidi"/>
          <w:noProof/>
          <w:sz w:val="30"/>
          <w:szCs w:val="30"/>
        </w:rPr>
        <w:t>2</w:t>
      </w:r>
      <w:r w:rsidR="00575FAF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ที่มีสถานที่ผลิตหรือสถานที่เก็บรักษาอยู่ต่างจังหวัดให้ยื่นคำขอ ณ สำนักงานสาธารณสุขจังหวัด ที่สถานประกอบการตั้งอยู่</w:t>
      </w:r>
    </w:p>
    <w:p w:rsidR="00613AF1" w:rsidRPr="00613AF1" w:rsidRDefault="00575FAF" w:rsidP="00613AF1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i/>
          <w:iCs/>
          <w:noProof/>
          <w:sz w:val="30"/>
          <w:szCs w:val="30"/>
        </w:rPr>
      </w:pPr>
      <w:r w:rsidRPr="00613AF1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613AF1" w:rsidRDefault="00575FAF" w:rsidP="00613AF1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E800A3">
        <w:rPr>
          <w:rFonts w:asciiTheme="minorBidi" w:hAnsiTheme="minorBidi"/>
          <w:noProof/>
          <w:sz w:val="30"/>
          <w:szCs w:val="30"/>
        </w:rPr>
        <w:t xml:space="preserve">1.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ประกาศสำนักงานคณะกรรมการอาหารและยา เรื่อง การแจ้ง การออกใบรับแจ้ง การขอต่ออายุและการต่ออายุใบรับแจ้งการดําเนินการวัตถุอันตรายชนิดที่ </w:t>
      </w:r>
      <w:r w:rsidRPr="00E800A3">
        <w:rPr>
          <w:rFonts w:asciiTheme="minorBidi" w:hAnsiTheme="minorBidi"/>
          <w:noProof/>
          <w:sz w:val="30"/>
          <w:szCs w:val="30"/>
        </w:rPr>
        <w:t xml:space="preserve">2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ที่สํานักงานคณะกรรมการอาหารและยารับผิดชอบ พ</w:t>
      </w:r>
      <w:r w:rsidRPr="00E800A3">
        <w:rPr>
          <w:rFonts w:asciiTheme="minorBidi" w:hAnsiTheme="minorBidi"/>
          <w:noProof/>
          <w:sz w:val="30"/>
          <w:szCs w:val="30"/>
        </w:rPr>
        <w:t>.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E800A3">
        <w:rPr>
          <w:rFonts w:asciiTheme="minorBidi" w:hAnsiTheme="minorBidi"/>
          <w:noProof/>
          <w:sz w:val="30"/>
          <w:szCs w:val="30"/>
        </w:rPr>
        <w:t>. 2556 (</w:t>
      </w:r>
      <w:hyperlink r:id="rId9" w:history="1">
        <w:r w:rsidRPr="00E800A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http://www.fda.moph.go.th/psiond/download/law/fda/FDA_WOOR2_2556pdf.pdf</w:t>
        </w:r>
      </w:hyperlink>
      <w:r w:rsidRPr="00E800A3">
        <w:rPr>
          <w:rFonts w:asciiTheme="minorBidi" w:hAnsiTheme="minorBidi"/>
          <w:noProof/>
          <w:sz w:val="30"/>
          <w:szCs w:val="30"/>
        </w:rPr>
        <w:t>)</w:t>
      </w:r>
    </w:p>
    <w:p w:rsidR="00613AF1" w:rsidRDefault="00575FAF" w:rsidP="00613AF1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E800A3">
        <w:rPr>
          <w:rFonts w:asciiTheme="minorBidi" w:hAnsiTheme="minorBidi"/>
          <w:noProof/>
          <w:sz w:val="30"/>
          <w:szCs w:val="30"/>
        </w:rPr>
        <w:t xml:space="preserve">2.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การแต่งตั้งพนักงานเจ้าหน้าที่เพื่อการปฏิบัติตามพระราชบัญญัติวัตถุอันตรายพ</w:t>
      </w:r>
      <w:r w:rsidRPr="00E800A3">
        <w:rPr>
          <w:rFonts w:asciiTheme="minorBidi" w:hAnsiTheme="minorBidi"/>
          <w:noProof/>
          <w:sz w:val="30"/>
          <w:szCs w:val="30"/>
        </w:rPr>
        <w:t>.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E800A3">
        <w:rPr>
          <w:rFonts w:asciiTheme="minorBidi" w:hAnsiTheme="minorBidi"/>
          <w:noProof/>
          <w:sz w:val="30"/>
          <w:szCs w:val="30"/>
        </w:rPr>
        <w:t xml:space="preserve">. 2535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ที่กระทรวงสาธารณสุขรับผิดชอบพ</w:t>
      </w:r>
      <w:r w:rsidRPr="00E800A3">
        <w:rPr>
          <w:rFonts w:asciiTheme="minorBidi" w:hAnsiTheme="minorBidi"/>
          <w:noProof/>
          <w:sz w:val="30"/>
          <w:szCs w:val="30"/>
        </w:rPr>
        <w:t>.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E800A3">
        <w:rPr>
          <w:rFonts w:asciiTheme="minorBidi" w:hAnsiTheme="minorBidi"/>
          <w:noProof/>
          <w:sz w:val="30"/>
          <w:szCs w:val="30"/>
        </w:rPr>
        <w:t>. 2554 (</w:t>
      </w:r>
      <w:hyperlink r:id="rId10" w:history="1">
        <w:r w:rsidRPr="00E800A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Pr="00E800A3">
        <w:rPr>
          <w:rFonts w:asciiTheme="minorBidi" w:hAnsiTheme="minorBidi"/>
          <w:noProof/>
          <w:sz w:val="30"/>
          <w:szCs w:val="30"/>
        </w:rPr>
        <w:t>)</w:t>
      </w:r>
    </w:p>
    <w:p w:rsidR="00DE0216" w:rsidRDefault="00575FAF" w:rsidP="00BD765C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noProof/>
          <w:sz w:val="30"/>
          <w:szCs w:val="30"/>
        </w:rPr>
        <w:t>3.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คู่มือการขอต่ออายุใบรับแจ้งวัตถุอันตรายชนิดที่ </w:t>
      </w:r>
      <w:r w:rsidRPr="00E800A3">
        <w:rPr>
          <w:rFonts w:asciiTheme="minorBidi" w:hAnsiTheme="minorBidi"/>
          <w:noProof/>
          <w:sz w:val="30"/>
          <w:szCs w:val="30"/>
        </w:rPr>
        <w:t xml:space="preserve">2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ผ่านอินเตอร์เน็ต</w:t>
      </w:r>
      <w:r w:rsidRPr="00E800A3">
        <w:rPr>
          <w:rFonts w:asciiTheme="minorBidi" w:hAnsiTheme="minorBidi"/>
          <w:noProof/>
          <w:sz w:val="30"/>
          <w:szCs w:val="30"/>
        </w:rPr>
        <w:t>(</w:t>
      </w:r>
      <w:hyperlink r:id="rId11" w:history="1">
        <w:r w:rsidRPr="00E800A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http://www.fda.moph.go.th/psiond/download.htm</w:t>
        </w:r>
      </w:hyperlink>
      <w:r w:rsidRPr="00E800A3">
        <w:rPr>
          <w:rFonts w:asciiTheme="minorBidi" w:hAnsiTheme="minorBidi"/>
          <w:noProof/>
          <w:sz w:val="30"/>
          <w:szCs w:val="30"/>
        </w:rPr>
        <w:t>)</w:t>
      </w:r>
      <w:r w:rsidRPr="00E800A3">
        <w:rPr>
          <w:rFonts w:asciiTheme="minorBidi" w:hAnsiTheme="minorBidi"/>
          <w:noProof/>
          <w:sz w:val="30"/>
          <w:szCs w:val="30"/>
        </w:rPr>
        <w:br/>
      </w:r>
      <w:r w:rsidRPr="00E800A3">
        <w:rPr>
          <w:rFonts w:asciiTheme="minorBidi" w:hAnsiTheme="minorBidi"/>
          <w:noProof/>
          <w:sz w:val="30"/>
          <w:szCs w:val="30"/>
        </w:rPr>
        <w:br/>
      </w:r>
      <w:r w:rsidRPr="00613AF1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หมายเหตุ</w:t>
      </w:r>
      <w:r w:rsidRPr="00E800A3">
        <w:rPr>
          <w:rFonts w:asciiTheme="minorBidi" w:hAnsiTheme="minorBidi"/>
          <w:noProof/>
          <w:sz w:val="30"/>
          <w:szCs w:val="30"/>
        </w:rPr>
        <w:br/>
      </w:r>
      <w:r w:rsidR="00E800A3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 w:rsidR="00E800A3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E800A3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เนื่องจากตามประกาศกระทรวงอุตสาหกรรม เรื่อง บัญชีรายชื่อวัตถุอันตราย พ</w:t>
      </w:r>
      <w:r w:rsidRPr="00E800A3">
        <w:rPr>
          <w:rFonts w:asciiTheme="minorBidi" w:hAnsiTheme="minorBidi"/>
          <w:noProof/>
          <w:sz w:val="30"/>
          <w:szCs w:val="30"/>
        </w:rPr>
        <w:t>.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E800A3">
        <w:rPr>
          <w:rFonts w:asciiTheme="minorBidi" w:hAnsiTheme="minorBidi"/>
          <w:noProof/>
          <w:sz w:val="30"/>
          <w:szCs w:val="30"/>
        </w:rPr>
        <w:t xml:space="preserve">. 2556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กำหนดชื่อวัตถุอันตรายเป็นภาษาไทยและวงเล็บภาษาอังกฤษ ซึ่งมีผลใช้บังคับเมื่อวันที่ </w:t>
      </w:r>
      <w:r w:rsidRPr="00E800A3">
        <w:rPr>
          <w:rFonts w:asciiTheme="minorBidi" w:hAnsiTheme="minorBidi"/>
          <w:noProof/>
          <w:sz w:val="30"/>
          <w:szCs w:val="30"/>
        </w:rPr>
        <w:t xml:space="preserve">28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กันยายน </w:t>
      </w:r>
      <w:r w:rsidRPr="00E800A3">
        <w:rPr>
          <w:rFonts w:asciiTheme="minorBidi" w:hAnsiTheme="minorBidi"/>
          <w:noProof/>
          <w:sz w:val="30"/>
          <w:szCs w:val="30"/>
        </w:rPr>
        <w:t xml:space="preserve">2556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ดังนั้น สำหรับกรณีใบรับแจ้งการดำเนินการผลิต นำเข้า และส่งออกวัตถุอันตรายชนิดที่ </w:t>
      </w:r>
      <w:r w:rsidRPr="00E800A3">
        <w:rPr>
          <w:rFonts w:asciiTheme="minorBidi" w:hAnsiTheme="minorBidi"/>
          <w:noProof/>
          <w:sz w:val="30"/>
          <w:szCs w:val="30"/>
        </w:rPr>
        <w:t xml:space="preserve">2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ซึ่งมีสถานที่ผลิตหรือสถานที่เก็บรักษาอยู่ต่างจังหวัด และได้รับใบรับแจ้งการดำเนินการฯ จากสำนักงานคณะกรรมการอาหารและยาในปี พ</w:t>
      </w:r>
      <w:r w:rsidRPr="00E800A3">
        <w:rPr>
          <w:rFonts w:asciiTheme="minorBidi" w:hAnsiTheme="minorBidi"/>
          <w:noProof/>
          <w:sz w:val="30"/>
          <w:szCs w:val="30"/>
        </w:rPr>
        <w:t>.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E800A3">
        <w:rPr>
          <w:rFonts w:asciiTheme="minorBidi" w:hAnsiTheme="minorBidi"/>
          <w:noProof/>
          <w:sz w:val="30"/>
          <w:szCs w:val="30"/>
        </w:rPr>
        <w:t>. 2556 (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ก่อนวันที่ </w:t>
      </w:r>
      <w:r w:rsidRPr="00E800A3">
        <w:rPr>
          <w:rFonts w:asciiTheme="minorBidi" w:hAnsiTheme="minorBidi"/>
          <w:noProof/>
          <w:sz w:val="30"/>
          <w:szCs w:val="30"/>
        </w:rPr>
        <w:t xml:space="preserve">28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กันยายน </w:t>
      </w:r>
      <w:r w:rsidRPr="00E800A3">
        <w:rPr>
          <w:rFonts w:asciiTheme="minorBidi" w:hAnsiTheme="minorBidi"/>
          <w:noProof/>
          <w:sz w:val="30"/>
          <w:szCs w:val="30"/>
        </w:rPr>
        <w:t xml:space="preserve">2556)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เมื่อครบกำหนดต่ออายุในปี พ</w:t>
      </w:r>
      <w:r w:rsidRPr="00E800A3">
        <w:rPr>
          <w:rFonts w:asciiTheme="minorBidi" w:hAnsiTheme="minorBidi"/>
          <w:noProof/>
          <w:sz w:val="30"/>
          <w:szCs w:val="30"/>
        </w:rPr>
        <w:t>.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E800A3">
        <w:rPr>
          <w:rFonts w:asciiTheme="minorBidi" w:hAnsiTheme="minorBidi"/>
          <w:noProof/>
          <w:sz w:val="30"/>
          <w:szCs w:val="30"/>
        </w:rPr>
        <w:t xml:space="preserve">. 2558 </w:t>
      </w:r>
      <w:r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ให้มาดำเนินการต่ออายุที่สำนักงานคณะกรรมการอาหารและยา เพื่อต่ออายุและรับใบรับแจ้งการดำเนินการฉบับใหม่ที่ได้แก้ไขชื่อวัตถุอันตรายให้สอดคล้องตามประกาศกระทรวงอุตสาหกรรมฉบับดังกล่าว</w:t>
      </w:r>
      <w:r w:rsidRPr="00E800A3">
        <w:rPr>
          <w:rFonts w:asciiTheme="minorBidi" w:hAnsiTheme="minorBidi"/>
          <w:noProof/>
          <w:sz w:val="30"/>
          <w:szCs w:val="30"/>
        </w:rPr>
        <w:br/>
      </w:r>
    </w:p>
    <w:p w:rsidR="0065175D" w:rsidRPr="00E800A3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313D38" w:rsidRPr="00E800A3" w:rsidTr="00E800A3">
        <w:trPr>
          <w:tblHeader/>
        </w:trPr>
        <w:tc>
          <w:tcPr>
            <w:tcW w:w="675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313D38" w:rsidRPr="00E800A3" w:rsidTr="00E800A3">
        <w:tc>
          <w:tcPr>
            <w:tcW w:w="675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E800A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E800A3" w:rsidRDefault="009B68CC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คืนสำเนาให้ผู้ยื่นคำขอ</w:t>
            </w:r>
          </w:p>
        </w:tc>
        <w:tc>
          <w:tcPr>
            <w:tcW w:w="1406" w:type="dxa"/>
          </w:tcPr>
          <w:p w:rsidR="00313D38" w:rsidRPr="00E800A3" w:rsidRDefault="00313D38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 xml:space="preserve">3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313D38" w:rsidRPr="00E800A3" w:rsidRDefault="006F7F27" w:rsidP="00BD765C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073A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313D38" w:rsidRPr="00E800A3" w:rsidTr="00E800A3">
        <w:tc>
          <w:tcPr>
            <w:tcW w:w="675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E800A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E800A3" w:rsidRDefault="009B68CC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 xml:space="preserve">(1)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สรุปผลการประเมินและเสนอลงนามอนุญาต</w:t>
            </w:r>
          </w:p>
        </w:tc>
        <w:tc>
          <w:tcPr>
            <w:tcW w:w="1406" w:type="dxa"/>
          </w:tcPr>
          <w:p w:rsidR="00313D38" w:rsidRPr="00E800A3" w:rsidRDefault="00313D38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313D38" w:rsidRPr="00E800A3" w:rsidRDefault="006F7F27" w:rsidP="00BD765C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073A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313D38" w:rsidRPr="00E800A3" w:rsidTr="00E800A3">
        <w:tc>
          <w:tcPr>
            <w:tcW w:w="675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="00811134" w:rsidRPr="00E800A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E800A3" w:rsidRDefault="009B68CC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313D38" w:rsidRPr="00E800A3" w:rsidRDefault="006073A4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t xml:space="preserve">2 </w:t>
            </w:r>
            <w:r w:rsidR="00BD765C" w:rsidRPr="00E800A3">
              <w:rPr>
                <w:rFonts w:asciiTheme="minorBidi" w:hAnsiTheme="minorBidi"/>
                <w:noProof/>
                <w:sz w:val="28"/>
                <w:szCs w:val="28"/>
              </w:rPr>
              <w:t xml:space="preserve"> </w:t>
            </w:r>
            <w:r w:rsidR="00BD765C"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313D38" w:rsidRPr="00E800A3" w:rsidRDefault="006F7F27" w:rsidP="00BD765C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073A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313D38" w:rsidRPr="00E800A3" w:rsidTr="00E800A3">
        <w:tc>
          <w:tcPr>
            <w:tcW w:w="675" w:type="dxa"/>
          </w:tcPr>
          <w:p w:rsidR="00313D38" w:rsidRPr="00E800A3" w:rsidRDefault="00313D38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="00811134" w:rsidRPr="00E800A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E800A3" w:rsidRDefault="009B68CC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แจ้งผลการพิจารณาและส่งมอบใบรับแจ้งฯ ให้ผู้ยื่นคำขอ</w:t>
            </w:r>
          </w:p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313D38" w:rsidRPr="00E800A3" w:rsidRDefault="00313D38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313D38" w:rsidRPr="00E800A3" w:rsidRDefault="006F7F27" w:rsidP="00BD765C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073A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E800A3" w:rsidRDefault="00313D38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E800A3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 xml:space="preserve">ระยะเวลาไม่รวมเวลาที่รอผู้ยื่นคำขอมารับใบรับแจ้งฯ </w:t>
            </w: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C26ED0" w:rsidRPr="00E800A3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0"/>
          <w:szCs w:val="30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BD765C">
        <w:rPr>
          <w:rFonts w:asciiTheme="minorBidi" w:hAnsiTheme="minorBidi"/>
          <w:noProof/>
          <w:sz w:val="30"/>
          <w:szCs w:val="30"/>
        </w:rPr>
        <w:t>3</w:t>
      </w:r>
      <w:r w:rsidR="009B68CC" w:rsidRPr="00E800A3">
        <w:rPr>
          <w:rFonts w:asciiTheme="minorBidi" w:hAnsiTheme="minorBidi"/>
          <w:noProof/>
          <w:sz w:val="30"/>
          <w:szCs w:val="30"/>
        </w:rPr>
        <w:t xml:space="preserve"> </w:t>
      </w:r>
      <w:r w:rsidR="009B68CC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Pr="00E800A3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85230C" w:rsidRPr="00E800A3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งานบริการนี้</w:t>
      </w:r>
      <w:r w:rsidR="00263F10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E800A3" w:rsidRDefault="00613AF1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9B68CC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BD765C">
        <w:rPr>
          <w:rFonts w:asciiTheme="minorBidi" w:hAnsiTheme="minorBidi"/>
          <w:noProof/>
          <w:sz w:val="30"/>
          <w:szCs w:val="30"/>
        </w:rPr>
        <w:t>3</w:t>
      </w:r>
      <w:r w:rsidR="009B68CC" w:rsidRPr="00E800A3">
        <w:rPr>
          <w:rFonts w:asciiTheme="minorBidi" w:hAnsiTheme="minorBidi"/>
          <w:noProof/>
          <w:sz w:val="30"/>
          <w:szCs w:val="30"/>
        </w:rPr>
        <w:t xml:space="preserve"> </w:t>
      </w:r>
      <w:r w:rsidR="009B68CC" w:rsidRPr="00E800A3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Pr="00E800A3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</w:p>
    <w:p w:rsidR="00AA7734" w:rsidRPr="00E800A3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F237CF" w:rsidRPr="00E800A3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03659D" w:rsidRPr="00306AA8" w:rsidTr="0003659D">
        <w:tc>
          <w:tcPr>
            <w:tcW w:w="533" w:type="dxa"/>
          </w:tcPr>
          <w:p w:rsidR="0003659D" w:rsidRPr="00306AA8" w:rsidRDefault="0003659D" w:rsidP="005D484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03659D" w:rsidRDefault="0003659D" w:rsidP="005D484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</w:t>
            </w:r>
          </w:p>
          <w:p w:rsidR="0003659D" w:rsidRPr="00306AA8" w:rsidRDefault="0003659D" w:rsidP="005D484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ยืนยันตัวตน</w:t>
            </w:r>
          </w:p>
        </w:tc>
        <w:tc>
          <w:tcPr>
            <w:tcW w:w="1556" w:type="dxa"/>
          </w:tcPr>
          <w:p w:rsidR="0003659D" w:rsidRPr="00306AA8" w:rsidRDefault="0003659D" w:rsidP="005D484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Pr="00306AA8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03659D" w:rsidRPr="00306AA8" w:rsidRDefault="0003659D" w:rsidP="005D484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03659D" w:rsidRPr="00306AA8" w:rsidRDefault="0003659D" w:rsidP="005D484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03659D" w:rsidRPr="00306AA8" w:rsidRDefault="0003659D" w:rsidP="005D484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03659D" w:rsidRPr="00306AA8" w:rsidRDefault="0003659D" w:rsidP="005D484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06AA8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03659D" w:rsidRPr="00306AA8" w:rsidTr="0003659D">
        <w:tc>
          <w:tcPr>
            <w:tcW w:w="533" w:type="dxa"/>
          </w:tcPr>
          <w:p w:rsidR="0003659D" w:rsidRPr="00306AA8" w:rsidRDefault="0003659D" w:rsidP="005D484B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306AA8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306AA8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03659D" w:rsidRPr="00306AA8" w:rsidRDefault="0003659D" w:rsidP="005D484B">
            <w:pPr>
              <w:rPr>
                <w:rFonts w:asciiTheme="minorBidi" w:hAnsiTheme="minorBidi"/>
                <w:sz w:val="28"/>
                <w:szCs w:val="28"/>
              </w:rPr>
            </w:pPr>
            <w:r w:rsidRPr="00306AA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03659D" w:rsidRPr="00306AA8" w:rsidRDefault="0003659D" w:rsidP="005D484B">
            <w:pPr>
              <w:jc w:val="center"/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</w:pPr>
            <w:r w:rsidRPr="00306AA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 w:rsidR="006073A4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="006073A4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กระทรวงพาณิชย์</w:t>
            </w:r>
          </w:p>
        </w:tc>
        <w:tc>
          <w:tcPr>
            <w:tcW w:w="1132" w:type="dxa"/>
          </w:tcPr>
          <w:p w:rsidR="0003659D" w:rsidRPr="00306AA8" w:rsidRDefault="0003659D" w:rsidP="005D484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06AA8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03659D" w:rsidRPr="00306AA8" w:rsidRDefault="0003659D" w:rsidP="005D484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06AA8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03659D" w:rsidRPr="00306AA8" w:rsidRDefault="0003659D" w:rsidP="005D484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06AA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03659D" w:rsidRPr="0003659D" w:rsidRDefault="0003659D" w:rsidP="00613AF1">
            <w:pPr>
              <w:rPr>
                <w:rFonts w:asciiTheme="minorBidi" w:hAnsiTheme="minorBidi"/>
                <w:sz w:val="28"/>
                <w:szCs w:val="28"/>
              </w:rPr>
            </w:pP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03659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03659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03659D" w:rsidRPr="00306AA8" w:rsidTr="0003659D">
        <w:tc>
          <w:tcPr>
            <w:tcW w:w="533" w:type="dxa"/>
          </w:tcPr>
          <w:p w:rsidR="0003659D" w:rsidRPr="0003659D" w:rsidRDefault="0003659D" w:rsidP="005D484B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03659D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03659D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03659D" w:rsidRPr="0003659D" w:rsidRDefault="0003659D" w:rsidP="005D484B">
            <w:pPr>
              <w:rPr>
                <w:rFonts w:asciiTheme="minorBidi" w:hAnsiTheme="minorBidi"/>
                <w:sz w:val="28"/>
                <w:szCs w:val="28"/>
              </w:rPr>
            </w:pPr>
            <w:r w:rsidRPr="0003659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03659D" w:rsidRPr="0003659D" w:rsidRDefault="0003659D" w:rsidP="005D484B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03659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  <w:r w:rsidR="006073A4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กระทรวงมหาด ไทย</w:t>
            </w:r>
          </w:p>
        </w:tc>
        <w:tc>
          <w:tcPr>
            <w:tcW w:w="1132" w:type="dxa"/>
          </w:tcPr>
          <w:p w:rsidR="0003659D" w:rsidRPr="0003659D" w:rsidRDefault="0003659D" w:rsidP="005D484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03659D" w:rsidRPr="0003659D" w:rsidRDefault="0003659D" w:rsidP="005D484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03659D" w:rsidRPr="0003659D" w:rsidRDefault="0003659D" w:rsidP="005D484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03659D" w:rsidRPr="0003659D" w:rsidRDefault="0003659D" w:rsidP="00613AF1">
            <w:pPr>
              <w:rPr>
                <w:rFonts w:asciiTheme="minorBidi" w:hAnsiTheme="minorBidi"/>
                <w:sz w:val="28"/>
                <w:szCs w:val="28"/>
              </w:rPr>
            </w:pP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กรณีผู้ยื่นคำขอเป็นบุคคลธรรมดา  ให้ยื่นสำเนาบัตรประจำตัวประชาชน และสำเนาใบทะเบียน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lastRenderedPageBreak/>
              <w:t xml:space="preserve">พาณิชย์ 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03659D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A10CDA" w:rsidRPr="00E800A3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lastRenderedPageBreak/>
        <w:t>15</w:t>
      </w:r>
      <w:r w:rsidR="00A10CDA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E800A3" w:rsidTr="00E800A3">
        <w:trPr>
          <w:tblHeader/>
        </w:trPr>
        <w:tc>
          <w:tcPr>
            <w:tcW w:w="534" w:type="dxa"/>
          </w:tcPr>
          <w:p w:rsidR="00422EAB" w:rsidRPr="00E800A3" w:rsidRDefault="00422EAB" w:rsidP="00E800A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E800A3" w:rsidRDefault="00422EAB" w:rsidP="00E800A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E800A3" w:rsidRDefault="004E651F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Pr="00E800A3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422EAB" w:rsidRPr="00E800A3" w:rsidRDefault="004E651F" w:rsidP="00E800A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E800A3" w:rsidRDefault="00422EAB" w:rsidP="00E800A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E800A3" w:rsidRDefault="00422EAB" w:rsidP="00E800A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E800A3" w:rsidRDefault="00422EAB" w:rsidP="00E800A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</w:tcPr>
          <w:p w:rsidR="00422EAB" w:rsidRPr="00E800A3" w:rsidRDefault="00422EAB" w:rsidP="00E800A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E800A3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E800A3" w:rsidTr="00E800A3">
        <w:tc>
          <w:tcPr>
            <w:tcW w:w="534" w:type="dxa"/>
          </w:tcPr>
          <w:p w:rsidR="00AC4ACB" w:rsidRPr="00E800A3" w:rsidRDefault="00AC4ACB" w:rsidP="00E800A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E800A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E800A3" w:rsidRDefault="00AC4ACB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แบบฟอร์มคำขอต่ออายุใบรับแจ้งการดำเนินการวัตถุอันตรายชนิดที่ </w:t>
            </w:r>
            <w:r w:rsidRPr="00E800A3">
              <w:rPr>
                <w:rFonts w:ascii="CordiaUPC" w:hAnsi="CordiaUPC" w:cs="CordiaUPC"/>
                <w:noProof/>
                <w:sz w:val="28"/>
                <w:szCs w:val="28"/>
              </w:rPr>
              <w:t>2 (</w:t>
            </w:r>
            <w:r w:rsidRPr="00E800A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วอ</w:t>
            </w:r>
            <w:r w:rsidRPr="00E800A3">
              <w:rPr>
                <w:rFonts w:ascii="CordiaUPC" w:hAnsi="CordiaUPC" w:cs="CordiaUPC"/>
                <w:noProof/>
                <w:sz w:val="28"/>
                <w:szCs w:val="28"/>
              </w:rPr>
              <w:t>./</w:t>
            </w:r>
            <w:r w:rsidRPr="00E800A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สธ </w:t>
            </w:r>
            <w:r w:rsidRPr="00E800A3">
              <w:rPr>
                <w:rFonts w:ascii="CordiaUPC" w:hAnsi="CordiaUPC" w:cs="CordiaUPC"/>
                <w:noProof/>
                <w:sz w:val="28"/>
                <w:szCs w:val="28"/>
              </w:rPr>
              <w:t xml:space="preserve">12) </w:t>
            </w:r>
            <w:r w:rsidRPr="00E800A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ที่กรอกข้อมูลครบถ้วน</w:t>
            </w:r>
          </w:p>
        </w:tc>
        <w:tc>
          <w:tcPr>
            <w:tcW w:w="1559" w:type="dxa"/>
          </w:tcPr>
          <w:p w:rsidR="00AC4ACB" w:rsidRPr="00E800A3" w:rsidRDefault="00AC4ACB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E800A3" w:rsidRDefault="00AC4ACB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E800A3" w:rsidRDefault="00AC4ACB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E800A3" w:rsidRDefault="00AC4ACB" w:rsidP="00E800A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E800A3" w:rsidRDefault="00AC4ACB" w:rsidP="00E800A3">
            <w:pPr>
              <w:rPr>
                <w:rFonts w:asciiTheme="minorBidi" w:hAnsiTheme="minorBidi"/>
                <w:sz w:val="28"/>
                <w:szCs w:val="28"/>
              </w:rPr>
            </w:pPr>
            <w:r w:rsidRPr="00E800A3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1D5B57" w:rsidRPr="00E800A3" w:rsidTr="00E800A3">
        <w:tc>
          <w:tcPr>
            <w:tcW w:w="534" w:type="dxa"/>
          </w:tcPr>
          <w:p w:rsidR="001D5B57" w:rsidRPr="00E800A3" w:rsidRDefault="001D5B57" w:rsidP="00E800A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E800A3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E800A3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1D5B57" w:rsidRDefault="001D5B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1D5B57" w:rsidRDefault="001D5B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1D5B57" w:rsidRPr="00527D29" w:rsidRDefault="001D5B57" w:rsidP="00BD765C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1D5B57" w:rsidRPr="00527D29" w:rsidRDefault="001D5B57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D5B57" w:rsidRPr="00527D29" w:rsidRDefault="001D5B57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D5B57" w:rsidRPr="00527D29" w:rsidRDefault="001D5B57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D5B57" w:rsidRPr="00527D29" w:rsidRDefault="001D5B57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1D5B57" w:rsidRPr="00527D29" w:rsidRDefault="001D5B57" w:rsidP="00A91F65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</w:p>
        </w:tc>
      </w:tr>
      <w:tr w:rsidR="001D5B57" w:rsidRPr="00E800A3" w:rsidTr="00E800A3">
        <w:tc>
          <w:tcPr>
            <w:tcW w:w="534" w:type="dxa"/>
          </w:tcPr>
          <w:p w:rsidR="001D5B57" w:rsidRPr="00E800A3" w:rsidRDefault="00BD765C" w:rsidP="00E800A3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1D5B57" w:rsidRDefault="001D5B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อากรแสตมป์ 10 บาท </w:t>
            </w:r>
          </w:p>
          <w:p w:rsidR="001D5B57" w:rsidRDefault="001D5B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1D5B57" w:rsidRDefault="001D5B57" w:rsidP="00A91F65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1D5B57" w:rsidRPr="00527D29" w:rsidRDefault="001D5B57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1D5B57" w:rsidRPr="00527D29" w:rsidRDefault="001D5B57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1D5B57" w:rsidRPr="00527D29" w:rsidRDefault="001D5B57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D5B57" w:rsidRPr="00527D29" w:rsidRDefault="001D5B57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1D5B57" w:rsidRPr="00527D29" w:rsidDel="006F7F27" w:rsidRDefault="001D5B57" w:rsidP="00A91F65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6C6C22" w:rsidRPr="00E800A3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E800A3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E800A3" w:rsidTr="00090552">
        <w:tc>
          <w:tcPr>
            <w:tcW w:w="534" w:type="dxa"/>
          </w:tcPr>
          <w:p w:rsidR="00A13B6C" w:rsidRPr="00E800A3" w:rsidRDefault="00A13B6C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E800A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E800A3" w:rsidRDefault="00A13B6C" w:rsidP="008C1396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E800A3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</w:p>
          <w:p w:rsidR="00613AF1" w:rsidRPr="00E800A3" w:rsidRDefault="00B509FC" w:rsidP="00BD765C">
            <w:pPr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E800A3">
              <w:rPr>
                <w:rFonts w:asciiTheme="minorBidi" w:hAnsiTheme="minorBidi"/>
                <w:i/>
                <w:iCs/>
                <w:noProof/>
                <w:sz w:val="30"/>
                <w:szCs w:val="30"/>
              </w:rPr>
              <w:t>-</w:t>
            </w:r>
            <w:r w:rsidRPr="00E800A3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 </w:t>
            </w:r>
            <w:r w:rsidRPr="00E800A3">
              <w:rPr>
                <w:rFonts w:asciiTheme="minorBidi" w:hAnsiTheme="minorBidi"/>
                <w:sz w:val="30"/>
                <w:szCs w:val="30"/>
                <w:rtl/>
                <w:cs/>
              </w:rPr>
              <w:br/>
            </w:r>
          </w:p>
        </w:tc>
      </w:tr>
    </w:tbl>
    <w:p w:rsidR="00216FA4" w:rsidRPr="00E800A3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6073A4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073A4" w:rsidRPr="00ED5246" w:rsidRDefault="006073A4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6073A4" w:rsidRPr="00ED5246" w:rsidRDefault="006073A4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6073A4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073A4" w:rsidRPr="00ED5246" w:rsidRDefault="006073A4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6073A4" w:rsidRPr="00ED5246" w:rsidRDefault="006073A4" w:rsidP="005A5461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6073A4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073A4" w:rsidRPr="00ED5246" w:rsidRDefault="006073A4" w:rsidP="005A5461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6073A4" w:rsidRPr="00ED5246" w:rsidRDefault="006073A4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E800A3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3BC7" w:rsidRPr="00E800A3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ตัวอย่าง</w:t>
      </w:r>
      <w:r w:rsidR="00D51311"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E800A3" w:rsidTr="00C1539D">
        <w:tc>
          <w:tcPr>
            <w:tcW w:w="675" w:type="dxa"/>
          </w:tcPr>
          <w:p w:rsidR="00F064C0" w:rsidRPr="00E800A3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E800A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E800A3" w:rsidRDefault="00F064C0" w:rsidP="006E41D0">
            <w:pPr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แบบฟอร์มคำขอต่ออายุใบรับแจ้งการดำเนินการวัตถุอันตรายชนิดที่ </w:t>
            </w: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2 (</w:t>
            </w:r>
            <w:r w:rsidRPr="00E800A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วอ</w:t>
            </w: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./</w:t>
            </w:r>
            <w:r w:rsidRPr="00E800A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12)</w:t>
            </w:r>
          </w:p>
        </w:tc>
      </w:tr>
      <w:tr w:rsidR="00F064C0" w:rsidRPr="00E800A3" w:rsidTr="00C1539D">
        <w:tc>
          <w:tcPr>
            <w:tcW w:w="675" w:type="dxa"/>
          </w:tcPr>
          <w:p w:rsidR="00F064C0" w:rsidRPr="00E800A3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C1539D" w:rsidRPr="00E800A3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E800A3" w:rsidRDefault="00F064C0" w:rsidP="006E41D0">
            <w:pPr>
              <w:rPr>
                <w:rFonts w:asciiTheme="minorBidi" w:hAnsiTheme="minorBidi"/>
                <w:sz w:val="30"/>
                <w:szCs w:val="30"/>
              </w:rPr>
            </w:pPr>
            <w:r w:rsidRPr="00E800A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ตัวอย่างการกรอกแบบฟอร์ม คำขอต่ออายุใบรับแจ้งการดำเนินการวัตถุอันตรายชนิดที่ </w:t>
            </w: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2 (</w:t>
            </w:r>
            <w:r w:rsidRPr="00E800A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วอ</w:t>
            </w: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./</w:t>
            </w:r>
            <w:r w:rsidRPr="00E800A3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สธ </w:t>
            </w:r>
            <w:r w:rsidRPr="00E800A3">
              <w:rPr>
                <w:rFonts w:asciiTheme="minorBidi" w:hAnsiTheme="minorBidi"/>
                <w:noProof/>
                <w:sz w:val="30"/>
                <w:szCs w:val="30"/>
              </w:rPr>
              <w:t>12)</w:t>
            </w:r>
          </w:p>
        </w:tc>
      </w:tr>
    </w:tbl>
    <w:p w:rsidR="00B97024" w:rsidRPr="00E800A3" w:rsidRDefault="00B97024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D51311" w:rsidRPr="00E800A3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613AF1" w:rsidRDefault="006E41D0">
      <w:pPr>
        <w:rPr>
          <w:b/>
          <w:bCs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3E4B02" w:rsidRPr="003E4B02">
        <w:rPr>
          <w:rFonts w:ascii="Cordia New" w:hAnsi="Cordia New"/>
          <w:noProof/>
          <w:sz w:val="30"/>
          <w:szCs w:val="30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="003E4B02" w:rsidRPr="003E4B02">
        <w:rPr>
          <w:rFonts w:ascii="Cordia New" w:hAnsi="Cordia New"/>
          <w:sz w:val="30"/>
          <w:szCs w:val="30"/>
          <w:lang w:bidi="th-TH"/>
        </w:rPr>
        <w:t xml:space="preserve"> </w:t>
      </w:r>
      <w:r w:rsidR="003E4B02" w:rsidRPr="003E4B02">
        <w:rPr>
          <w:rFonts w:ascii="Cordia New" w:hAnsi="Cordia New" w:hint="cs"/>
          <w:sz w:val="30"/>
          <w:szCs w:val="30"/>
          <w:cs/>
          <w:lang w:bidi="th-TH"/>
        </w:rPr>
        <w:t>ไม่รวมระยะเวลารอผู้ประกอบการแก้ไข หรือส่งเอกสารเพิ่มเติม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613AF1">
        <w:rPr>
          <w:b/>
          <w:bCs/>
          <w:sz w:val="30"/>
          <w:szCs w:val="30"/>
          <w:cs/>
          <w:lang w:bidi="th-TH"/>
        </w:rPr>
        <w:br w:type="page"/>
      </w:r>
    </w:p>
    <w:p w:rsidR="00BD765C" w:rsidRPr="00A712D3" w:rsidRDefault="00BD765C" w:rsidP="00BD765C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BD765C" w:rsidRDefault="00BD765C" w:rsidP="00BD765C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BD765C" w:rsidRPr="00EA66AA" w:rsidRDefault="00BD765C" w:rsidP="00BD765C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6073A4">
        <w:rPr>
          <w:rFonts w:hint="cs"/>
          <w:sz w:val="30"/>
          <w:szCs w:val="30"/>
          <w:cs/>
          <w:lang w:bidi="th-TH"/>
        </w:rPr>
        <w:t>แพร่</w:t>
      </w: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32.8pt;margin-top:2.5pt;width:243pt;height:37.7pt;z-index:251678720;mso-width-relative:margin;mso-height-relative:margin">
            <v:textbox>
              <w:txbxContent>
                <w:p w:rsidR="00BD765C" w:rsidRPr="00EA66AA" w:rsidRDefault="00BD765C" w:rsidP="00BD765C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BD765C" w:rsidRDefault="00BD765C" w:rsidP="00BD765C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254.45pt;margin-top:2.85pt;width:.05pt;height:18.25pt;z-index:251693056" o:connectortype="straight">
            <v:stroke endarrow="block"/>
          </v:shape>
        </w:pict>
      </w: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4" type="#_x0000_t202" style="position:absolute;margin-left:132.8pt;margin-top:2.8pt;width:243pt;height:54.2pt;z-index:251679744;mso-width-relative:margin;mso-height-relative:margin">
            <v:textbox style="mso-next-textbox:#_x0000_s1104">
              <w:txbxContent>
                <w:p w:rsidR="00BD765C" w:rsidRPr="00F437AD" w:rsidRDefault="00BD765C" w:rsidP="00BD765C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2. 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BD765C" w:rsidRDefault="00BD765C" w:rsidP="00BD765C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8" type="#_x0000_t32" style="position:absolute;margin-left:254.45pt;margin-top:3.3pt;width:.05pt;height:20.3pt;z-index:251694080" o:connectortype="straight">
            <v:stroke endarrow="block"/>
          </v:shape>
        </w:pict>
      </w:r>
    </w:p>
    <w:p w:rsidR="00BD765C" w:rsidRDefault="006073A4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5" type="#_x0000_t202" style="position:absolute;margin-left:165.15pt;margin-top:5.25pt;width:178.5pt;height:37.7pt;z-index:251680768;mso-width-relative:margin;mso-height-relative:margin">
            <v:textbox style="mso-next-textbox:#_x0000_s1105">
              <w:txbxContent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BD765C" w:rsidRDefault="00BD765C" w:rsidP="00BD765C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6073A4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6" type="#_x0000_t202" style="position:absolute;margin-left:287.5pt;margin-top:16pt;width:101.15pt;height:66.15pt;z-index:251692032;mso-width-relative:margin;mso-height-relative:margin" filled="f" stroked="f">
            <v:textbox>
              <w:txbxContent>
                <w:p w:rsidR="00BD765C" w:rsidRPr="00F437AD" w:rsidRDefault="00BD765C" w:rsidP="00BD765C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BD765C" w:rsidRPr="00504D88" w:rsidRDefault="00BD765C" w:rsidP="00BD765C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BD765C" w:rsidRPr="00504D88" w:rsidRDefault="00BD765C" w:rsidP="00BD765C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BD765C" w:rsidRPr="00504D88" w:rsidRDefault="00BD765C" w:rsidP="00BD765C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BD765C" w:rsidRDefault="00BD765C" w:rsidP="00BD765C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9" type="#_x0000_t32" style="position:absolute;margin-left:254.4pt;margin-top:6.35pt;width:.05pt;height:38.25pt;z-index:251695104" o:connectortype="straight">
            <v:stroke endarrow="block"/>
          </v:shape>
        </w:pict>
      </w:r>
    </w:p>
    <w:p w:rsidR="00BD765C" w:rsidRDefault="006073A4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5" type="#_x0000_t202" style="position:absolute;margin-left:105.15pt;margin-top:3.5pt;width:87.8pt;height:61.65pt;z-index:251691008;mso-width-relative:margin;mso-height-relative:margin" filled="f" stroked="f">
            <v:textbox>
              <w:txbxContent>
                <w:p w:rsidR="00BD765C" w:rsidRPr="00F437AD" w:rsidRDefault="00BD765C" w:rsidP="00BD765C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BD765C" w:rsidRPr="00504D88" w:rsidRDefault="00BD765C" w:rsidP="00BD765C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BD765C" w:rsidRPr="00504D88" w:rsidRDefault="00BD765C" w:rsidP="00BD765C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BD765C" w:rsidRPr="00504D88" w:rsidRDefault="00BD765C" w:rsidP="00BD765C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BD765C" w:rsidRDefault="00BD765C" w:rsidP="00BD765C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6073A4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6" type="#_x0000_t202" style="position:absolute;margin-left:204.85pt;margin-top:8pt;width:87.8pt;height:52.75pt;z-index:251681792;mso-width-relative:margin;mso-height-relative:margin">
            <v:textbox>
              <w:txbxContent>
                <w:p w:rsidR="00BD765C" w:rsidRDefault="00BD765C" w:rsidP="00BD765C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BD765C" w:rsidRDefault="00BD765C" w:rsidP="00BD765C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BD765C" w:rsidRPr="00F437AD" w:rsidRDefault="00BD765C" w:rsidP="00BD765C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BD765C" w:rsidRDefault="00BD765C" w:rsidP="00BD765C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8" type="#_x0000_t202" style="position:absolute;margin-left:370.7pt;margin-top:12.5pt;width:145.8pt;height:66.05pt;z-index:251683840;mso-width-relative:margin;mso-height-relative:margin">
            <v:textbox style="mso-next-textbox:#_x0000_s1108">
              <w:txbxContent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BD765C" w:rsidRPr="003478AE" w:rsidRDefault="00BD765C" w:rsidP="00BD765C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07" type="#_x0000_t202" style="position:absolute;margin-left:-10.15pt;margin-top:12.5pt;width:110.05pt;height:43.85pt;z-index:251682816;mso-width-relative:margin;mso-height-relative:margin">
            <v:textbox style="mso-next-textbox:#_x0000_s1107">
              <w:txbxContent>
                <w:p w:rsidR="00BD765C" w:rsidRPr="00EA66AA" w:rsidRDefault="00BD765C" w:rsidP="00BD765C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BD765C" w:rsidRDefault="006073A4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0" type="#_x0000_t32" style="position:absolute;margin-left:99.9pt;margin-top:8.9pt;width:99.7pt;height:0;flip:x;z-index:251696128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1" type="#_x0000_t32" style="position:absolute;margin-left:292.65pt;margin-top:8.9pt;width:74.25pt;height:0;z-index:251697152" o:connectortype="straight">
            <v:stroke endarrow="block"/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8" type="#_x0000_t34" style="position:absolute;margin-left:109.65pt;margin-top:1.45pt;width:279pt;height:229.1pt;rotation:180;z-index:251704320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2" type="#_x0000_t32" style="position:absolute;margin-left:45.15pt;margin-top:1.45pt;width:0;height:22.2pt;z-index:251698176" o:connectortype="straight">
            <v:stroke endarrow="block"/>
          </v:shape>
        </w:pict>
      </w: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4" type="#_x0000_t32" style="position:absolute;margin-left:435.9pt;margin-top:5.35pt;width:0;height:23.15pt;z-index:25170022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1" type="#_x0000_t202" style="position:absolute;margin-left:-10.15pt;margin-top:11.65pt;width:119.8pt;height:43.85pt;z-index:251686912;mso-width-relative:margin;mso-height-relative:margin">
            <v:textbox style="mso-next-textbox:#_x0000_s1111">
              <w:txbxContent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BD765C" w:rsidRPr="00EA66AA" w:rsidRDefault="00BD765C" w:rsidP="00BD765C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9" type="#_x0000_t202" style="position:absolute;margin-left:375.8pt;margin-top:13.9pt;width:117pt;height:53.3pt;z-index:251684864;mso-width-relative:margin;mso-height-relative:margin">
            <v:textbox style="mso-next-textbox:#_x0000_s1109">
              <w:txbxContent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BD765C" w:rsidRPr="003478AE" w:rsidRDefault="00BD765C" w:rsidP="00BD765C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3" type="#_x0000_t32" style="position:absolute;margin-left:45.15pt;margin-top:.55pt;width:0;height:30.05pt;z-index:251699200" o:connectortype="straight">
            <v:stroke endarrow="block"/>
          </v:shape>
        </w:pict>
      </w: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5" type="#_x0000_t32" style="position:absolute;margin-left:435.9pt;margin-top:12.3pt;width:0;height:27.7pt;z-index:251701248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2" type="#_x0000_t202" style="position:absolute;margin-left:-10.15pt;margin-top:12.3pt;width:119.8pt;height:57.7pt;z-index:251687936;mso-width-relative:margin;mso-height-relative:margin">
            <v:textbox style="mso-next-textbox:#_x0000_s1112">
              <w:txbxContent>
                <w:p w:rsidR="00BD765C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BD765C" w:rsidRPr="00EA66AA" w:rsidRDefault="00BD765C" w:rsidP="00BD765C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0" type="#_x0000_t202" style="position:absolute;margin-left:366.9pt;margin-top:3.35pt;width:131.15pt;height:42.8pt;z-index:251685888;mso-width-relative:margin;mso-height-relative:margin">
            <v:textbox style="mso-next-textbox:#_x0000_s1110">
              <w:txbxContent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BD765C" w:rsidRPr="003478AE" w:rsidRDefault="00BD765C" w:rsidP="00BD765C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6" type="#_x0000_t32" style="position:absolute;margin-left:435.9pt;margin-top:9.55pt;width:0;height:28.45pt;z-index:251702272" o:connectortype="straight">
            <v:stroke endarrow="block"/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3" type="#_x0000_t202" style="position:absolute;margin-left:388.65pt;margin-top:5.8pt;width:90pt;height:42.8pt;z-index:251688960;mso-width-relative:margin;mso-height-relative:margin">
            <v:textbox style="mso-next-textbox:#_x0000_s1113">
              <w:txbxContent>
                <w:p w:rsidR="00BD765C" w:rsidRPr="00504D88" w:rsidRDefault="00BD765C" w:rsidP="00BD765C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BD765C" w:rsidRPr="003478AE" w:rsidRDefault="00BD765C" w:rsidP="00BD765C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bookmarkStart w:id="0" w:name="_GoBack"/>
      <w:bookmarkEnd w:id="0"/>
    </w:p>
    <w:p w:rsidR="00BD765C" w:rsidRDefault="00242E0E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7" type="#_x0000_t32" style="position:absolute;margin-left:435.9pt;margin-top:12pt;width:0;height:32.25pt;z-index:251703296" o:connectortype="straight">
            <v:stroke endarrow="block"/>
          </v:shape>
        </w:pict>
      </w:r>
    </w:p>
    <w:p w:rsidR="00BD765C" w:rsidRDefault="00BD765C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BD765C" w:rsidRDefault="006073A4" w:rsidP="00BD765C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26"/>
          <w:szCs w:val="26"/>
          <w:lang w:bidi="th-TH"/>
        </w:rPr>
        <w:pict>
          <v:shape id="_x0000_s1130" type="#_x0000_t202" style="position:absolute;margin-left:-20pt;margin-top:16.15pt;width:324.55pt;height:77.8pt;z-index:251705344;mso-height-percent:200;mso-height-percent:200;mso-width-relative:margin;mso-height-relative:margin" strokecolor="#974706">
            <v:textbox style="mso-fit-shape-to-text:t">
              <w:txbxContent>
                <w:p w:rsidR="003E4B02" w:rsidRPr="00C21318" w:rsidRDefault="003E4B02" w:rsidP="003E4B02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3E4B02" w:rsidRPr="00C21318" w:rsidRDefault="003E4B02" w:rsidP="003E4B02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 w:rsidR="00242E0E">
        <w:rPr>
          <w:b/>
          <w:bCs/>
          <w:noProof/>
          <w:sz w:val="30"/>
          <w:szCs w:val="30"/>
          <w:lang w:bidi="th-TH"/>
        </w:rPr>
        <w:pict>
          <v:shape id="_x0000_s1114" type="#_x0000_t202" style="position:absolute;margin-left:394.1pt;margin-top:7.65pt;width:84.55pt;height:47.25pt;z-index:251689984;mso-width-relative:margin;mso-height-relative:margin">
            <v:textbox>
              <w:txbxContent>
                <w:p w:rsidR="00BD765C" w:rsidRPr="00A26226" w:rsidRDefault="00BD765C" w:rsidP="00BD765C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BD765C" w:rsidRDefault="00BD765C" w:rsidP="00BD765C">
      <w:pPr>
        <w:spacing w:after="0" w:line="240" w:lineRule="auto"/>
        <w:rPr>
          <w:sz w:val="26"/>
          <w:szCs w:val="26"/>
          <w:lang w:bidi="th-TH"/>
        </w:rPr>
      </w:pPr>
    </w:p>
    <w:p w:rsidR="00BD765C" w:rsidRDefault="00BD765C" w:rsidP="00BD765C">
      <w:pPr>
        <w:spacing w:after="0" w:line="240" w:lineRule="auto"/>
        <w:rPr>
          <w:sz w:val="26"/>
          <w:szCs w:val="26"/>
          <w:lang w:bidi="th-TH"/>
        </w:rPr>
      </w:pPr>
    </w:p>
    <w:p w:rsidR="00BD765C" w:rsidRDefault="00BD765C">
      <w:pPr>
        <w:rPr>
          <w:b/>
          <w:bCs/>
          <w:sz w:val="30"/>
          <w:szCs w:val="30"/>
          <w:lang w:bidi="th-TH"/>
        </w:rPr>
      </w:pPr>
    </w:p>
    <w:p w:rsidR="003E4B02" w:rsidRDefault="003E4B02">
      <w:pPr>
        <w:rPr>
          <w:b/>
          <w:bCs/>
          <w:sz w:val="30"/>
          <w:szCs w:val="30"/>
          <w:lang w:bidi="th-TH"/>
        </w:rPr>
      </w:pPr>
    </w:p>
    <w:p w:rsidR="00222A36" w:rsidRPr="00A76238" w:rsidRDefault="00222A36" w:rsidP="00222A36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/>
          <w:b/>
          <w:bCs/>
          <w:sz w:val="30"/>
          <w:szCs w:val="30"/>
          <w:cs/>
          <w:lang w:bidi="th-TH"/>
        </w:rPr>
        <w:lastRenderedPageBreak/>
        <w:t>แผนผัง</w:t>
      </w:r>
      <w:r w:rsidRPr="00A76238">
        <w:rPr>
          <w:rFonts w:asciiTheme="minorBidi" w:hAnsiTheme="minorBidi"/>
          <w:b/>
          <w:bCs/>
          <w:sz w:val="30"/>
          <w:szCs w:val="30"/>
          <w:cs/>
          <w:lang w:bidi="th-TH"/>
        </w:rPr>
        <w:t>แสดง</w:t>
      </w:r>
      <w:r w:rsidRPr="00A7623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ขั้นตอนและระยะเวลา</w:t>
      </w: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การปฏิบัติงาน</w:t>
      </w:r>
    </w:p>
    <w:p w:rsidR="0030499F" w:rsidRDefault="00222A36" w:rsidP="002F685A">
      <w:pPr>
        <w:spacing w:after="0" w:line="240" w:lineRule="auto"/>
        <w:jc w:val="center"/>
        <w:rPr>
          <w:rFonts w:asciiTheme="minorBidi" w:hAnsiTheme="minorBidi" w:cs="Cordia New"/>
          <w:b/>
          <w:bCs/>
          <w:noProof/>
          <w:sz w:val="30"/>
          <w:szCs w:val="30"/>
          <w:lang w:bidi="th-TH"/>
        </w:rPr>
      </w:pPr>
      <w:r w:rsidRPr="002F685A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="002F685A" w:rsidRPr="00E800A3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การต่ออายุใบรับแจ้งการดำเนินการ</w:t>
      </w:r>
    </w:p>
    <w:p w:rsidR="002F685A" w:rsidRPr="00E800A3" w:rsidRDefault="002F685A" w:rsidP="002F685A">
      <w:pPr>
        <w:spacing w:after="0" w:line="240" w:lineRule="auto"/>
        <w:jc w:val="center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E800A3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ผลิต นำเข้า ส่งออก หรือมีไว้ในครอบครองซึ่งวัตถุอันตรายชนิดที่ </w:t>
      </w:r>
      <w:r w:rsidRPr="00E800A3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222A36" w:rsidRDefault="00222A36" w:rsidP="002F685A">
      <w:pPr>
        <w:tabs>
          <w:tab w:val="left" w:pos="2268"/>
        </w:tabs>
        <w:spacing w:after="0" w:line="240" w:lineRule="auto"/>
        <w:jc w:val="center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222A36" w:rsidRDefault="00222A36" w:rsidP="00222A36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</w:t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613AF1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 w:rsidR="00BD765C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BD765C">
        <w:rPr>
          <w:rFonts w:ascii="Cordia New" w:hAnsi="Cordia New"/>
          <w:noProof/>
          <w:sz w:val="30"/>
          <w:szCs w:val="30"/>
          <w:lang w:bidi="th-TH"/>
        </w:rPr>
        <w:t>OSSC</w:t>
      </w:r>
      <w:r w:rsidR="00BD765C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BD765C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BD765C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6073A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222A36" w:rsidRDefault="00222A36" w:rsidP="00222A36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 </w:t>
      </w:r>
      <w:r w:rsidR="00613AF1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613AF1" w:rsidRPr="00240A70" w:rsidRDefault="00613AF1" w:rsidP="00222A36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 w:rsidRPr="00613AF1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>:</w:t>
      </w:r>
      <w:r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ab/>
      </w:r>
      <w:r w:rsidR="00BD765C">
        <w:rPr>
          <w:rFonts w:asciiTheme="minorBidi" w:hAnsiTheme="minorBidi" w:cs="Cordia New" w:hint="cs"/>
          <w:color w:val="0D0D0D" w:themeColor="text1" w:themeTint="F2"/>
          <w:sz w:val="30"/>
          <w:szCs w:val="30"/>
          <w:cs/>
          <w:lang w:bidi="th-TH"/>
        </w:rPr>
        <w:t>3</w:t>
      </w:r>
      <w:r w:rsidRPr="00613AF1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 xml:space="preserve"> วันทำการ</w:t>
      </w:r>
    </w:p>
    <w:p w:rsidR="00222A36" w:rsidRPr="00A76238" w:rsidRDefault="00222A36" w:rsidP="00222A36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cs/>
          <w:lang w:bidi="th-TH"/>
        </w:rPr>
      </w:pPr>
    </w:p>
    <w:p w:rsidR="00222A36" w:rsidRDefault="00242E0E" w:rsidP="00222A36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group id="_x0000_s1101" style="position:absolute;left:0;text-align:left;margin-left:94.55pt;margin-top:5.5pt;width:283.2pt;height:387pt;z-index:251676672" coordorigin="2968,4556" coordsize="5664,7740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65" o:spid="_x0000_s1088" type="#_x0000_t67" style="position:absolute;left:5514;top:6500;width:572;height:540;visibility:visible" fillcolor="#70ad47 [3209]" strokecolor="black [3213]">
              <v:textbox style="layout-flow:vertical-ideographic"/>
            </v:shape>
            <v:rect id="Rectangle 66" o:spid="_x0000_s1089" style="position:absolute;left:2968;top:7172;width:5664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22A36" w:rsidRPr="004D4D64" w:rsidRDefault="00222A36" w:rsidP="00222A36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พิจารณา (</w:t>
                    </w:r>
                    <w:r w:rsidR="00ED3AE3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 1 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Rectangle 67" o:spid="_x0000_s1090" style="position:absolute;left:2968;top:7680;width:5664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+De8QA&#10;AADbAAAADwAAAGRycy9kb3ducmV2LnhtbESPT2sCMRTE7wW/Q3iCt5pV20VXo9iC4MEe/IN4fGye&#10;m203L0sSdfvtm0Khx2FmfsMsVp1txJ18qB0rGA0zEMSl0zVXCk7HzfMURIjIGhvHpOCbAqyWvacF&#10;Fto9eE/3Q6xEgnAoUIGJsS2kDKUhi2HoWuLkXZ23GJP0ldQeHwluGznOslxarDktGGzp3VD5dbhZ&#10;BbPzdv+2eyGc+Ne1mZ0+Py5+F5Ua9Lv1HESkLv6H/9pbrSD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vg3vEAAAA2wAAAA8AAAAAAAAAAAAAAAAAmAIAAGRycy9k&#10;b3ducmV2LnhtbFBLBQYAAAAABAAEAPUAAACJAwAAAAA=&#10;" strokecolor="#a5a5a5 [3206]">
              <v:textbox>
                <w:txbxContent>
                  <w:p w:rsidR="00222A36" w:rsidRDefault="00ED3AE3" w:rsidP="0030499F">
                    <w:pPr>
                      <w:tabs>
                        <w:tab w:val="left" w:pos="426"/>
                      </w:tabs>
                      <w:spacing w:after="0" w:line="320" w:lineRule="exact"/>
                      <w:rPr>
                        <w:lang w:bidi="th-TH"/>
                      </w:rPr>
                    </w:pPr>
                    <w:r w:rsidRPr="00E800A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</w:t>
                    </w:r>
                    <w:r w:rsidR="0030499F"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Pr="00E800A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พิจารณาคำขอและประเมินเอกสาร</w:t>
                    </w:r>
                    <w:r w:rsidRPr="00E800A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>(2)</w:t>
                    </w:r>
                    <w:r w:rsidR="0030499F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ab/>
                    </w:r>
                    <w:r w:rsidRPr="00E800A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สรุปผลการประเมินและเสนอลงนามอนุญาต</w:t>
                    </w:r>
                  </w:p>
                </w:txbxContent>
              </v:textbox>
            </v:rect>
            <v:shape id="AutoShape 68" o:spid="_x0000_s1091" type="#_x0000_t67" style="position:absolute;left:5514;top:8739;width:572;height:540;visibility:visible" fillcolor="#70ad47 [3209]">
              <v:textbox style="layout-flow:vertical-ideographic"/>
            </v:shape>
            <v:shape id="AutoShape 69" o:spid="_x0000_s1092" type="#_x0000_t67" style="position:absolute;left:5514;top:10591;width:572;height:540;visibility:visible" fillcolor="#70ad47 [3209]">
              <v:textbox style="layout-flow:vertical-ideographic"/>
            </v:shape>
            <v:rect id="Rectangle 70" o:spid="_x0000_s1093" style="position:absolute;left:2968;top:4556;width:5664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22A36" w:rsidRPr="004D4D64" w:rsidRDefault="00222A36" w:rsidP="00222A3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ตรวจสอบเอกสาร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A05ED4"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 w:rsidRPr="00A05ED4">
                      <w:rPr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A05ED4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="00A05ED4" w:rsidRPr="00A05ED4">
                      <w:rPr>
                        <w:rFonts w:asciiTheme="minorBidi" w:hAnsiTheme="minorBidi"/>
                        <w:b/>
                        <w:bCs/>
                        <w:noProof/>
                        <w:sz w:val="28"/>
                        <w:szCs w:val="28"/>
                      </w:rPr>
                      <w:t xml:space="preserve">3 </w:t>
                    </w:r>
                    <w:r w:rsidR="00A05ED4" w:rsidRPr="00A05ED4">
                      <w:rPr>
                        <w:rFonts w:asciiTheme="minorBidi" w:hAnsiTheme="minorBidi" w:cs="Cordia New"/>
                        <w:b/>
                        <w:bCs/>
                        <w:noProof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="00A05ED4" w:rsidRPr="00A05ED4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1" o:spid="_x0000_s1094" style="position:absolute;left:2968;top:5063;width:5664;height:1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MoScEA&#10;AADbAAAADwAAAGRycy9kb3ducmV2LnhtbERPy2oCMRTdF/oP4RbcaUZrfUyNYgsFF7rwgbi8TG4n&#10;o5ObIYk6/n2zELo8nPds0dpa3MiHyrGCfi8DQVw4XXGp4LD/6U5AhIissXZMCh4UYDF/fZlhrt2d&#10;t3TbxVKkEA45KjAxNrmUoTBkMfRcQ5y4X+ctxgR9KbXHewq3tRxk2UharDg1GGzo21Bx2V2tgulx&#10;tf1aDwnf/cfSTA/nzcmvo1Kdt3b5CSJSG//FT/dKKxin9elL+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TKEnBAAAA2wAAAA8AAAAAAAAAAAAAAAAAmAIAAGRycy9kb3du&#10;cmV2LnhtbFBLBQYAAAAABAAEAPUAAACGAwAAAAA=&#10;" strokecolor="#a5a5a5 [3206]">
              <v:textbox>
                <w:txbxContent>
                  <w:p w:rsidR="00222A36" w:rsidRDefault="00A05ED4" w:rsidP="00222A36">
                    <w:pPr>
                      <w:spacing w:after="0" w:line="320" w:lineRule="exact"/>
                      <w:rPr>
                        <w:lang w:bidi="th-TH"/>
                      </w:rPr>
                    </w:pPr>
                    <w:r w:rsidRPr="00E800A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  </w:t>
                    </w:r>
                    <w:r w:rsidRPr="00E800A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รับคำขอ</w:t>
                    </w:r>
                    <w:r w:rsidRPr="00E800A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  </w:t>
                    </w:r>
                    <w:r w:rsidRPr="00E800A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ตรวจสอบความครบถ้วนของคำขอและเอกสารประกอบ</w:t>
                    </w:r>
                    <w:r w:rsidRPr="00E800A3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(3)   </w:t>
                    </w:r>
                    <w:r w:rsidRPr="00E800A3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คืนสำเนาให้ผู้ยื่นคำขอ</w:t>
                    </w:r>
                  </w:p>
                </w:txbxContent>
              </v:textbox>
            </v:rect>
            <v:rect id="Rectangle 72" o:spid="_x0000_s1095" style="position:absolute;left:4001;top:9396;width:3598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22A36" w:rsidRPr="004D4D64" w:rsidRDefault="00222A36" w:rsidP="00222A36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การลงนาม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</w:rPr>
                      <w:t xml:space="preserve"> (</w:t>
                    </w:r>
                    <w:r w:rsidR="00BD765C"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1วันทำการ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3" o:spid="_x0000_s1096" style="position:absolute;left:4001;top:9904;width:359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0TpcUA&#10;AADbAAAADwAAAGRycy9kb3ducmV2LnhtbESPzWsCMRTE74X+D+EVvNVsbf3aGsUKggc9+IF4fGye&#10;m203L0sSdfvfNwXB4zAzv2Ems9bW4ko+VI4VvHUzEMSF0xWXCg775esIRIjIGmvHpOCXAsymz08T&#10;zLW78Zauu1iKBOGQowITY5NLGQpDFkPXNcTJOztvMSbpS6k93hLc1rKXZQNpseK0YLChhaHiZ3ex&#10;CsbH1fZr/UH47vtzMz58b05+HZXqvLTzTxCR2vgI39srrWDYg/8v6Qf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ROlxQAAANsAAAAPAAAAAAAAAAAAAAAAAJgCAABkcnMv&#10;ZG93bnJldi54bWxQSwUGAAAAAAQABAD1AAAAigMAAAAA&#10;" strokecolor="#a5a5a5 [3206]">
              <v:textbox>
                <w:txbxContent>
                  <w:p w:rsidR="00222A36" w:rsidRDefault="00222A36" w:rsidP="00222A36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950ADB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ลงนามอนุญาต</w:t>
                    </w:r>
                  </w:p>
                </w:txbxContent>
              </v:textbox>
            </v:rect>
            <v:rect id="Rectangle 74" o:spid="_x0000_s1097" style="position:absolute;left:3181;top:11233;width:5238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222A36" w:rsidRPr="004D4D64" w:rsidRDefault="00222A36" w:rsidP="00222A36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แจ้งผลการพิจารณา (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3 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Rectangle 75" o:spid="_x0000_s1098" style="position:absolute;left:3181;top:11726;width:523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guSsQA&#10;AADbAAAADwAAAGRycy9kb3ducmV2LnhtbESPT2sCMRTE74V+h/AK3mq2/ml1axQVBA960Ir0+Ni8&#10;brbdvCxJ1PXbG0HocZiZ3zCTWWtrcSYfKscK3roZCOLC6YpLBYev1esIRIjIGmvHpOBKAWbT56cJ&#10;5tpdeEfnfSxFgnDIUYGJscmlDIUhi6HrGuLk/ThvMSbpS6k9XhLc1rKXZe/SYsVpwWBDS0PF3/5k&#10;FYyP691iMyDs++HcjA+/22+/iUp1Xtr5J4hIbfwPP9prreBjAPcv6Q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oLkrEAAAA2wAAAA8AAAAAAAAAAAAAAAAAmAIAAGRycy9k&#10;b3ducmV2LnhtbFBLBQYAAAAABAAEAPUAAACJAwAAAAA=&#10;" strokecolor="#a5a5a5 [3206]">
              <v:textbox>
                <w:txbxContent>
                  <w:p w:rsidR="00222A36" w:rsidRDefault="00833B1E" w:rsidP="00222A36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833B1E">
                      <w:rPr>
                        <w:rFonts w:asciiTheme="minorBidi" w:hAnsiTheme="minorBidi" w:cs="Cordia New"/>
                        <w:sz w:val="28"/>
                        <w:szCs w:val="28"/>
                        <w:cs/>
                        <w:lang w:bidi="th-TH"/>
                      </w:rPr>
                      <w:t>แจ้ง</w:t>
                    </w:r>
                    <w:r w:rsidRPr="00833B1E">
                      <w:rPr>
                        <w:rFonts w:asciiTheme="minorBidi" w:hAnsiTheme="minorBidi" w:cs="Cordia New"/>
                        <w:sz w:val="28"/>
                        <w:szCs w:val="28"/>
                        <w:cs/>
                        <w:lang w:bidi="th-TH"/>
                      </w:rPr>
                      <w:t>ผลการพิจารณาและส่งมอบใบรับแจ้งฯ ให้ผู้ยื่นคำขอ</w:t>
                    </w:r>
                    <w:r w:rsidR="00292782">
                      <w:rPr>
                        <w:lang w:bidi="th-TH"/>
                      </w:rPr>
                      <w:t>**</w:t>
                    </w:r>
                  </w:p>
                </w:txbxContent>
              </v:textbox>
            </v:rect>
          </v:group>
        </w:pict>
      </w:r>
    </w:p>
    <w:p w:rsidR="00222A36" w:rsidRDefault="00222A36" w:rsidP="00222A36">
      <w:pPr>
        <w:jc w:val="center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jc w:val="center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jc w:val="center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jc w:val="center"/>
        <w:rPr>
          <w:b/>
          <w:bCs/>
          <w:sz w:val="32"/>
          <w:szCs w:val="32"/>
          <w:lang w:bidi="th-TH"/>
        </w:rPr>
      </w:pPr>
    </w:p>
    <w:p w:rsidR="00222A36" w:rsidRPr="00240A70" w:rsidRDefault="00222A36" w:rsidP="00222A36">
      <w:pPr>
        <w:jc w:val="center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222A36" w:rsidRDefault="00222A36" w:rsidP="00222A36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30499F" w:rsidRDefault="0030499F" w:rsidP="00222A36">
      <w:pPr>
        <w:spacing w:after="0" w:line="240" w:lineRule="auto"/>
        <w:ind w:left="1134" w:hanging="1134"/>
        <w:rPr>
          <w:rFonts w:asciiTheme="minorBidi" w:hAnsiTheme="minorBidi"/>
          <w:b/>
          <w:bCs/>
          <w:sz w:val="28"/>
          <w:szCs w:val="28"/>
          <w:lang w:bidi="th-TH"/>
        </w:rPr>
      </w:pPr>
    </w:p>
    <w:p w:rsidR="0030499F" w:rsidRDefault="0030499F" w:rsidP="0030499F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b/>
          <w:bCs/>
          <w:sz w:val="26"/>
          <w:szCs w:val="26"/>
          <w:lang w:bidi="th-TH"/>
        </w:rPr>
      </w:pPr>
    </w:p>
    <w:p w:rsidR="00222A36" w:rsidRPr="0030499F" w:rsidRDefault="00222A36" w:rsidP="0030499F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b/>
          <w:bCs/>
          <w:sz w:val="26"/>
          <w:szCs w:val="26"/>
          <w:lang w:bidi="th-TH"/>
        </w:rPr>
      </w:pPr>
      <w:r w:rsidRPr="0030499F">
        <w:rPr>
          <w:rFonts w:asciiTheme="minorBidi" w:hAnsiTheme="minorBidi"/>
          <w:b/>
          <w:bCs/>
          <w:sz w:val="26"/>
          <w:szCs w:val="26"/>
          <w:cs/>
          <w:lang w:bidi="th-TH"/>
        </w:rPr>
        <w:t xml:space="preserve">หมายเหตุ </w:t>
      </w:r>
      <w:r w:rsidRPr="0030499F">
        <w:rPr>
          <w:rFonts w:asciiTheme="minorBidi" w:hAnsiTheme="minorBidi"/>
          <w:b/>
          <w:bCs/>
          <w:sz w:val="26"/>
          <w:szCs w:val="26"/>
          <w:lang w:bidi="th-TH"/>
        </w:rPr>
        <w:t xml:space="preserve">* </w:t>
      </w:r>
      <w:r w:rsidRPr="0030499F">
        <w:rPr>
          <w:rFonts w:asciiTheme="minorBidi" w:hAnsiTheme="minorBidi" w:hint="cs"/>
          <w:sz w:val="26"/>
          <w:szCs w:val="26"/>
          <w:cs/>
          <w:lang w:bidi="th-TH"/>
        </w:rPr>
        <w:t xml:space="preserve">  </w:t>
      </w:r>
      <w:r w:rsidR="0030499F">
        <w:rPr>
          <w:rFonts w:asciiTheme="minorBidi" w:hAnsiTheme="minorBidi" w:hint="cs"/>
          <w:sz w:val="26"/>
          <w:szCs w:val="26"/>
          <w:cs/>
          <w:lang w:bidi="th-TH"/>
        </w:rPr>
        <w:tab/>
      </w:r>
      <w:r w:rsidRPr="0030499F">
        <w:rPr>
          <w:rFonts w:asciiTheme="minorBidi" w:hAnsiTheme="minorBidi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30499F">
        <w:rPr>
          <w:rFonts w:asciiTheme="minorBidi" w:hAnsiTheme="minorBidi" w:cs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A94EEC" w:rsidRPr="0030499F" w:rsidRDefault="00222A36" w:rsidP="0030499F">
      <w:pPr>
        <w:tabs>
          <w:tab w:val="left" w:pos="851"/>
        </w:tabs>
        <w:spacing w:after="0" w:line="240" w:lineRule="auto"/>
        <w:ind w:left="1134" w:hanging="1134"/>
        <w:rPr>
          <w:b/>
          <w:bCs/>
          <w:sz w:val="26"/>
          <w:szCs w:val="26"/>
          <w:cs/>
          <w:lang w:bidi="th-TH"/>
        </w:rPr>
      </w:pPr>
      <w:r w:rsidRPr="0030499F"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ab/>
        <w:t xml:space="preserve">**  </w:t>
      </w:r>
      <w:r w:rsidR="0030499F">
        <w:rPr>
          <w:rFonts w:asciiTheme="minorBidi" w:hAnsiTheme="minorBidi" w:cs="Cordia New" w:hint="cs"/>
          <w:noProof/>
          <w:sz w:val="26"/>
          <w:szCs w:val="26"/>
          <w:cs/>
          <w:lang w:bidi="th-TH"/>
        </w:rPr>
        <w:tab/>
      </w:r>
      <w:r w:rsidR="00292782" w:rsidRPr="0030499F">
        <w:rPr>
          <w:rFonts w:asciiTheme="minorBidi" w:hAnsiTheme="minorBidi" w:cs="Cordia New"/>
          <w:noProof/>
          <w:sz w:val="26"/>
          <w:szCs w:val="26"/>
          <w:cs/>
          <w:lang w:bidi="th-TH"/>
        </w:rPr>
        <w:t xml:space="preserve">ระยะเวลาไม่รวมเวลาที่รอผู้ยื่นคำขอมารับใบรับแจ้งฯ </w:t>
      </w:r>
    </w:p>
    <w:sectPr w:rsidR="00A94EEC" w:rsidRPr="0030499F" w:rsidSect="00E800A3">
      <w:headerReference w:type="default" r:id="rId12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E0E" w:rsidRDefault="00242E0E" w:rsidP="00C81DB8">
      <w:pPr>
        <w:spacing w:after="0" w:line="240" w:lineRule="auto"/>
      </w:pPr>
      <w:r>
        <w:separator/>
      </w:r>
    </w:p>
  </w:endnote>
  <w:endnote w:type="continuationSeparator" w:id="0">
    <w:p w:rsidR="00242E0E" w:rsidRDefault="00242E0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E0E" w:rsidRDefault="00242E0E" w:rsidP="00C81DB8">
      <w:pPr>
        <w:spacing w:after="0" w:line="240" w:lineRule="auto"/>
      </w:pPr>
      <w:r>
        <w:separator/>
      </w:r>
    </w:p>
  </w:footnote>
  <w:footnote w:type="continuationSeparator" w:id="0">
    <w:p w:rsidR="00242E0E" w:rsidRDefault="00242E0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3C7CF1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073A4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073A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3659D"/>
    <w:rsid w:val="000424A8"/>
    <w:rsid w:val="00045650"/>
    <w:rsid w:val="00067A20"/>
    <w:rsid w:val="00075E4A"/>
    <w:rsid w:val="00084502"/>
    <w:rsid w:val="00090552"/>
    <w:rsid w:val="000945B3"/>
    <w:rsid w:val="00094F82"/>
    <w:rsid w:val="000C1086"/>
    <w:rsid w:val="000C2AAC"/>
    <w:rsid w:val="000C466B"/>
    <w:rsid w:val="000F1309"/>
    <w:rsid w:val="00110F0C"/>
    <w:rsid w:val="00132E1B"/>
    <w:rsid w:val="00151A57"/>
    <w:rsid w:val="00164004"/>
    <w:rsid w:val="0017533B"/>
    <w:rsid w:val="0018441F"/>
    <w:rsid w:val="001939C4"/>
    <w:rsid w:val="00194625"/>
    <w:rsid w:val="0019582A"/>
    <w:rsid w:val="001A10C8"/>
    <w:rsid w:val="001B1C8D"/>
    <w:rsid w:val="001D5B57"/>
    <w:rsid w:val="001E05C0"/>
    <w:rsid w:val="00201E94"/>
    <w:rsid w:val="00210AAF"/>
    <w:rsid w:val="00213B94"/>
    <w:rsid w:val="00216FA4"/>
    <w:rsid w:val="00222A36"/>
    <w:rsid w:val="00242E0E"/>
    <w:rsid w:val="002440E7"/>
    <w:rsid w:val="00252A4C"/>
    <w:rsid w:val="00261D40"/>
    <w:rsid w:val="00263F10"/>
    <w:rsid w:val="00290086"/>
    <w:rsid w:val="00291120"/>
    <w:rsid w:val="00292782"/>
    <w:rsid w:val="002B2D62"/>
    <w:rsid w:val="002B3B12"/>
    <w:rsid w:val="002B4D3D"/>
    <w:rsid w:val="002B5AF4"/>
    <w:rsid w:val="002C3E03"/>
    <w:rsid w:val="002F685A"/>
    <w:rsid w:val="0030499F"/>
    <w:rsid w:val="00313D38"/>
    <w:rsid w:val="003240F6"/>
    <w:rsid w:val="0034650F"/>
    <w:rsid w:val="00352D56"/>
    <w:rsid w:val="00353030"/>
    <w:rsid w:val="00357299"/>
    <w:rsid w:val="00390866"/>
    <w:rsid w:val="00394708"/>
    <w:rsid w:val="00396585"/>
    <w:rsid w:val="003C25A4"/>
    <w:rsid w:val="003C7CF1"/>
    <w:rsid w:val="003E4B02"/>
    <w:rsid w:val="003E4DC5"/>
    <w:rsid w:val="003F489A"/>
    <w:rsid w:val="003F4A0D"/>
    <w:rsid w:val="0041692F"/>
    <w:rsid w:val="00422EAB"/>
    <w:rsid w:val="00440670"/>
    <w:rsid w:val="00444BFB"/>
    <w:rsid w:val="00452B6B"/>
    <w:rsid w:val="004A1D3C"/>
    <w:rsid w:val="004A5EC5"/>
    <w:rsid w:val="004C0C85"/>
    <w:rsid w:val="004C3BDE"/>
    <w:rsid w:val="004E27AE"/>
    <w:rsid w:val="004E30D6"/>
    <w:rsid w:val="004E5749"/>
    <w:rsid w:val="004E651F"/>
    <w:rsid w:val="0050561E"/>
    <w:rsid w:val="00513F21"/>
    <w:rsid w:val="005223AF"/>
    <w:rsid w:val="00541A32"/>
    <w:rsid w:val="00552E45"/>
    <w:rsid w:val="005738BE"/>
    <w:rsid w:val="00575FAF"/>
    <w:rsid w:val="00576FCB"/>
    <w:rsid w:val="00593E8D"/>
    <w:rsid w:val="005C6B68"/>
    <w:rsid w:val="005F6E92"/>
    <w:rsid w:val="00600A25"/>
    <w:rsid w:val="006073A4"/>
    <w:rsid w:val="00613AF1"/>
    <w:rsid w:val="006437C0"/>
    <w:rsid w:val="0064558D"/>
    <w:rsid w:val="0065175D"/>
    <w:rsid w:val="00686AAA"/>
    <w:rsid w:val="006974B7"/>
    <w:rsid w:val="006B37B7"/>
    <w:rsid w:val="006C07C4"/>
    <w:rsid w:val="006C6C22"/>
    <w:rsid w:val="006E41D0"/>
    <w:rsid w:val="006F3B81"/>
    <w:rsid w:val="006F7F27"/>
    <w:rsid w:val="00707AED"/>
    <w:rsid w:val="00712638"/>
    <w:rsid w:val="00760D0B"/>
    <w:rsid w:val="00760FA5"/>
    <w:rsid w:val="00761FD0"/>
    <w:rsid w:val="00771FD1"/>
    <w:rsid w:val="00781575"/>
    <w:rsid w:val="007851BE"/>
    <w:rsid w:val="00790214"/>
    <w:rsid w:val="00793306"/>
    <w:rsid w:val="007E1E74"/>
    <w:rsid w:val="00811134"/>
    <w:rsid w:val="0082283E"/>
    <w:rsid w:val="00824E3F"/>
    <w:rsid w:val="0082776D"/>
    <w:rsid w:val="00833B1E"/>
    <w:rsid w:val="0085230C"/>
    <w:rsid w:val="00862FC5"/>
    <w:rsid w:val="0087182F"/>
    <w:rsid w:val="0087509D"/>
    <w:rsid w:val="008A3CB7"/>
    <w:rsid w:val="008B3521"/>
    <w:rsid w:val="008C27AD"/>
    <w:rsid w:val="008D7B9E"/>
    <w:rsid w:val="008E2900"/>
    <w:rsid w:val="00914267"/>
    <w:rsid w:val="00934C64"/>
    <w:rsid w:val="00950ADB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1F82"/>
    <w:rsid w:val="009C4C2B"/>
    <w:rsid w:val="009D2AFB"/>
    <w:rsid w:val="009E6085"/>
    <w:rsid w:val="009F1396"/>
    <w:rsid w:val="00A05B9B"/>
    <w:rsid w:val="00A05ED4"/>
    <w:rsid w:val="00A10CDA"/>
    <w:rsid w:val="00A13B6C"/>
    <w:rsid w:val="00A47E94"/>
    <w:rsid w:val="00A93199"/>
    <w:rsid w:val="00A94EEC"/>
    <w:rsid w:val="00A96DC2"/>
    <w:rsid w:val="00AA7734"/>
    <w:rsid w:val="00AC4ACB"/>
    <w:rsid w:val="00AE6A9D"/>
    <w:rsid w:val="00AF1FFD"/>
    <w:rsid w:val="00AF4A06"/>
    <w:rsid w:val="00AF543C"/>
    <w:rsid w:val="00B06A0B"/>
    <w:rsid w:val="00B23DA2"/>
    <w:rsid w:val="00B509FC"/>
    <w:rsid w:val="00B6317B"/>
    <w:rsid w:val="00B63E53"/>
    <w:rsid w:val="00B764E7"/>
    <w:rsid w:val="00B95782"/>
    <w:rsid w:val="00B97024"/>
    <w:rsid w:val="00BC5DA7"/>
    <w:rsid w:val="00BC61E2"/>
    <w:rsid w:val="00BD765C"/>
    <w:rsid w:val="00BF6CA4"/>
    <w:rsid w:val="00C05774"/>
    <w:rsid w:val="00C1539D"/>
    <w:rsid w:val="00C21238"/>
    <w:rsid w:val="00C26ED0"/>
    <w:rsid w:val="00C3045F"/>
    <w:rsid w:val="00C36D09"/>
    <w:rsid w:val="00C473CC"/>
    <w:rsid w:val="00C50F15"/>
    <w:rsid w:val="00C51E0A"/>
    <w:rsid w:val="00C77AEA"/>
    <w:rsid w:val="00C81DB8"/>
    <w:rsid w:val="00CA51BD"/>
    <w:rsid w:val="00CD3DDC"/>
    <w:rsid w:val="00CE4A67"/>
    <w:rsid w:val="00CE687B"/>
    <w:rsid w:val="00CF27C9"/>
    <w:rsid w:val="00CF28A4"/>
    <w:rsid w:val="00D0421D"/>
    <w:rsid w:val="00D1127F"/>
    <w:rsid w:val="00D13F2E"/>
    <w:rsid w:val="00D21B51"/>
    <w:rsid w:val="00D239AD"/>
    <w:rsid w:val="00D2626C"/>
    <w:rsid w:val="00D3016A"/>
    <w:rsid w:val="00D317AD"/>
    <w:rsid w:val="00D5060E"/>
    <w:rsid w:val="00D51311"/>
    <w:rsid w:val="00DA514D"/>
    <w:rsid w:val="00DC50C3"/>
    <w:rsid w:val="00DE0216"/>
    <w:rsid w:val="00E00F3F"/>
    <w:rsid w:val="00E01AA0"/>
    <w:rsid w:val="00E03DAA"/>
    <w:rsid w:val="00E06DC1"/>
    <w:rsid w:val="00E279FB"/>
    <w:rsid w:val="00E33AD5"/>
    <w:rsid w:val="00E56012"/>
    <w:rsid w:val="00E668EE"/>
    <w:rsid w:val="00E800A3"/>
    <w:rsid w:val="00E90756"/>
    <w:rsid w:val="00E97AE3"/>
    <w:rsid w:val="00EA6950"/>
    <w:rsid w:val="00EB5853"/>
    <w:rsid w:val="00EC08A9"/>
    <w:rsid w:val="00ED3AE3"/>
    <w:rsid w:val="00EE4551"/>
    <w:rsid w:val="00EF0DAF"/>
    <w:rsid w:val="00F028A3"/>
    <w:rsid w:val="00F064C0"/>
    <w:rsid w:val="00F237CF"/>
    <w:rsid w:val="00F5490C"/>
    <w:rsid w:val="00F62F55"/>
    <w:rsid w:val="00F634C3"/>
    <w:rsid w:val="00F8122B"/>
    <w:rsid w:val="00F85D6D"/>
    <w:rsid w:val="00F9572E"/>
    <w:rsid w:val="00FE45C1"/>
    <w:rsid w:val="00FE5795"/>
    <w:rsid w:val="00FF4C53"/>
    <w:rsid w:val="00FF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1" type="connector" idref="#_x0000_s1123"/>
        <o:r id="V:Rule2" type="connector" idref="#_x0000_s1122"/>
        <o:r id="V:Rule3" type="connector" idref="#_x0000_s1117"/>
        <o:r id="V:Rule4" type="connector" idref="#_x0000_s1119"/>
        <o:r id="V:Rule5" type="connector" idref="#_x0000_s1121"/>
        <o:r id="V:Rule6" type="connector" idref="#_x0000_s1124"/>
        <o:r id="V:Rule7" type="connector" idref="#_x0000_s1126"/>
        <o:r id="V:Rule8" type="connector" idref="#_x0000_s1127"/>
        <o:r id="V:Rule9" type="connector" idref="#_x0000_s1128"/>
        <o:r id="V:Rule10" type="connector" idref="#_x0000_s1118"/>
        <o:r id="V:Rule11" type="connector" idref="#_x0000_s1120"/>
        <o:r id="V:Rule12" type="connector" idref="#_x0000_s112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da.moph.go.th/psiond/download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da.moph.go.th/psiond/download/provincial/officer54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law/fda/FDA_WOOR2_2556pdf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76766-67A0-4CDA-856D-1E9333DC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25</TotalTime>
  <Pages>7</Pages>
  <Words>1350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12</cp:revision>
  <cp:lastPrinted>2015-07-02T12:17:00Z</cp:lastPrinted>
  <dcterms:created xsi:type="dcterms:W3CDTF">2015-06-19T04:40:00Z</dcterms:created>
  <dcterms:modified xsi:type="dcterms:W3CDTF">2015-07-10T04:22:00Z</dcterms:modified>
</cp:coreProperties>
</file>